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101865362"/>
    <w:bookmarkStart w:id="1" w:name="_Toc148694532"/>
    <w:bookmarkStart w:id="2" w:name="_Toc149209286"/>
    <w:bookmarkStart w:id="3" w:name="_Toc149308937"/>
    <w:bookmarkStart w:id="4" w:name="_Toc149309018"/>
    <w:bookmarkStart w:id="5" w:name="_Toc149309318"/>
    <w:bookmarkStart w:id="6" w:name="_Toc149317996"/>
    <w:bookmarkStart w:id="7" w:name="_Toc150081473"/>
    <w:bookmarkStart w:id="8" w:name="_Toc150356972"/>
    <w:bookmarkStart w:id="9" w:name="_Toc151304537"/>
    <w:bookmarkStart w:id="10" w:name="_Toc152562593"/>
    <w:p w14:paraId="620DFAD4" w14:textId="1A209880" w:rsidR="00D2233D" w:rsidRPr="00405F88" w:rsidRDefault="00D15426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noProof/>
          <w:color w:val="FFFFFF" w:themeColor="background1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58241" behindDoc="1" locked="1" layoutInCell="1" allowOverlap="1" wp14:anchorId="5C3B1A8E" wp14:editId="59F32C0A">
                <wp:simplePos x="0" y="0"/>
                <wp:positionH relativeFrom="column">
                  <wp:posOffset>-725268</wp:posOffset>
                </wp:positionH>
                <wp:positionV relativeFrom="paragraph">
                  <wp:posOffset>-958362</wp:posOffset>
                </wp:positionV>
                <wp:extent cx="7588800" cy="10735200"/>
                <wp:effectExtent l="0" t="0" r="19050" b="9525"/>
                <wp:wrapNone/>
                <wp:docPr id="8" name="Cuadro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800" cy="10735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163F84" w14:textId="77777777" w:rsidR="00D15426" w:rsidRPr="004B323D" w:rsidRDefault="000E27BE" w:rsidP="000833B9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7D5E7EA2" wp14:editId="42C52550">
                                  <wp:extent cx="7581900" cy="10772775"/>
                                  <wp:effectExtent l="0" t="0" r="0" b="9525"/>
                                  <wp:docPr id="304864383" name="Imagen 304864383">
                                    <a:extLst xmlns:a="http://schemas.openxmlformats.org/drawingml/2006/main">
                                      <a:ext uri="{C183D7F6-B498-43B3-948B-1728B52AA6E4}">
                                        <adec:decorative xmlns:adec="http://schemas.microsoft.com/office/drawing/2017/decorative" val="1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Picture 13">
                                            <a:extLst>
                                              <a:ext uri="{C183D7F6-B498-43B3-948B-1728B52AA6E4}">
                                                <adec:decorative xmlns:adec="http://schemas.microsoft.com/office/drawing/2017/decorative" val="1"/>
                                              </a:ext>
                                            </a:extLst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0" cy="10772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5C3B1A8E" id="_x0000_t202" coordsize="21600,21600" o:spt="202" path="m,l,21600r21600,l21600,xe">
                <v:stroke joinstyle="miter"/>
                <v:path gradientshapeok="t" o:connecttype="rect"/>
              </v:shapetype>
              <v:shape id="Cuadro de texto 8" o:spid="_x0000_s1026" type="#_x0000_t202" style="position:absolute;left:0;text-align:left;margin-left:-57.1pt;margin-top:-75.45pt;width:597.55pt;height:845.3pt;z-index:-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" fillcolor="white [3201]" strokeweight=".5pt">
                <v:textbox inset="0,0,0,0">
                  <w:txbxContent>
                    <w:p w14:paraId="1D163F84" w14:textId="77777777" w:rsidR="00D15426" w:rsidRPr="004B323D" w:rsidRDefault="000E27BE" w:rsidP="000833B9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7D5E7EA2" wp14:editId="42C52550">
                            <wp:extent cx="7581900" cy="10772775"/>
                            <wp:effectExtent l="0" t="0" r="0" b="9525"/>
                            <wp:docPr id="304864383" name="Imagen 304864383">
                              <a:extLst xmlns:a="http://schemas.openxmlformats.org/drawingml/2006/main"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Picture 13">
                                      <a:extLst>
                                        <a:ext uri="{C183D7F6-B498-43B3-948B-1728B52AA6E4}">
                                          <adec:decorative xmlns:adec="http://schemas.microsoft.com/office/drawing/2017/decorative" val="1"/>
                                        </a:ext>
                                      </a:extLst>
                                    </pic:cNvPr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0" cy="10772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bookmarkEnd w:id="0"/>
      <w:r w:rsidR="000975BC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I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NFORME TÉCNICO DEL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64C4AE92" w14:textId="69CCCD2B" w:rsidR="00D30268" w:rsidRPr="00405F88" w:rsidRDefault="00D2233D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11" w:name="_Toc148694533"/>
      <w:bookmarkStart w:id="12" w:name="_Toc149209287"/>
      <w:bookmarkStart w:id="13" w:name="_Toc149308938"/>
      <w:bookmarkStart w:id="14" w:name="_Toc149309019"/>
      <w:bookmarkStart w:id="15" w:name="_Toc149309319"/>
      <w:bookmarkStart w:id="16" w:name="_Toc149317997"/>
      <w:bookmarkStart w:id="17" w:name="_Toc150081474"/>
      <w:bookmarkStart w:id="18" w:name="_Toc150356973"/>
      <w:bookmarkStart w:id="19" w:name="_Toc151304538"/>
      <w:bookmarkStart w:id="20" w:name="_Toc152562594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RECORRIDO DE INSPECCIÓN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r w:rsidR="00D30268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</w:p>
    <w:p w14:paraId="69B38047" w14:textId="2E57C5EB" w:rsidR="00D30268" w:rsidRPr="00405F88" w:rsidRDefault="00D30268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PARA SOLAR FOTOVOLTAICA</w:t>
      </w:r>
    </w:p>
    <w:p w14:paraId="6295CF53" w14:textId="0C0F3401" w:rsidR="00D2233D" w:rsidRPr="00405F88" w:rsidRDefault="00D30268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21" w:name="_Toc148694534"/>
      <w:bookmarkStart w:id="22" w:name="_Toc149209288"/>
      <w:bookmarkStart w:id="23" w:name="_Toc149308939"/>
      <w:bookmarkStart w:id="24" w:name="_Toc149309020"/>
      <w:bookmarkStart w:id="25" w:name="_Toc149309320"/>
      <w:bookmarkStart w:id="26" w:name="_Toc149317998"/>
      <w:bookmarkStart w:id="27" w:name="_Toc150081475"/>
      <w:bookmarkStart w:id="28" w:name="_Toc150356974"/>
      <w:bookmarkStart w:id="29" w:name="_Toc151304539"/>
      <w:bookmarkStart w:id="30" w:name="_Toc152562595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EN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LA SECRETARÍA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</w:p>
    <w:p w14:paraId="303A44FF" w14:textId="77777777" w:rsidR="000975BC" w:rsidRPr="00405F88" w:rsidRDefault="00D2233D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31" w:name="_Toc148694535"/>
      <w:bookmarkStart w:id="32" w:name="_Toc149209289"/>
      <w:bookmarkStart w:id="33" w:name="_Toc149308940"/>
      <w:bookmarkStart w:id="34" w:name="_Toc149309021"/>
      <w:bookmarkStart w:id="35" w:name="_Toc149309321"/>
      <w:bookmarkStart w:id="36" w:name="_Toc149317999"/>
      <w:bookmarkStart w:id="37" w:name="_Toc150081476"/>
      <w:bookmarkStart w:id="38" w:name="_Toc150356975"/>
      <w:bookmarkStart w:id="39" w:name="_Toc151304540"/>
      <w:bookmarkStart w:id="40" w:name="_Toc152562596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DISTRITAL DE SALUD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="00753A1B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</w:p>
    <w:p w14:paraId="35EEB800" w14:textId="45037207" w:rsidR="00753A1B" w:rsidRPr="004B323D" w:rsidRDefault="00753A1B" w:rsidP="000975BC">
      <w:r w:rsidRPr="004B323D">
        <w:br/>
      </w:r>
    </w:p>
    <w:p w14:paraId="3719B95D" w14:textId="2C5626F2" w:rsidR="000C32AD" w:rsidRPr="00405F88" w:rsidRDefault="000C32AD" w:rsidP="00405F88">
      <w:pPr>
        <w:rPr>
          <w:rFonts w:ascii="Barlow Condensed Medium" w:hAnsi="Barlow Condensed Medium"/>
          <w:color w:val="FFFFFF" w:themeColor="background1"/>
          <w:sz w:val="36"/>
          <w:szCs w:val="36"/>
        </w:rPr>
      </w:pPr>
      <w:bookmarkStart w:id="41" w:name="_Toc148694536"/>
      <w:bookmarkStart w:id="42" w:name="_Toc149209290"/>
      <w:bookmarkStart w:id="43" w:name="_Toc149308941"/>
      <w:bookmarkStart w:id="44" w:name="_Toc149309022"/>
      <w:bookmarkStart w:id="45" w:name="_Toc149309322"/>
      <w:bookmarkStart w:id="46" w:name="_Toc149318000"/>
      <w:bookmarkStart w:id="47" w:name="_Toc150081477"/>
      <w:bookmarkStart w:id="48" w:name="_Toc150356976"/>
      <w:bookmarkStart w:id="49" w:name="_Toc151304541"/>
      <w:bookmarkStart w:id="50" w:name="_Toc152562597"/>
      <w:r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Dic</w:t>
      </w:r>
      <w:r w:rsidR="00BD43EF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iem</w:t>
      </w:r>
      <w:r w:rsidR="00D2233D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bre 2023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r w:rsidR="00753A1B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 xml:space="preserve"> </w:t>
      </w:r>
    </w:p>
    <w:p w14:paraId="221595F8" w14:textId="0020DDBF" w:rsidR="00066C2E" w:rsidRPr="004B323D" w:rsidRDefault="00872AE8" w:rsidP="00AE4788">
      <w:pPr>
        <w:pStyle w:val="Ttulo2"/>
      </w:pPr>
      <w:bookmarkStart w:id="51" w:name="_Toc135808595"/>
      <w:bookmarkStart w:id="52" w:name="_Toc135808664"/>
      <w:bookmarkStart w:id="53" w:name="_Toc135833183"/>
      <w:bookmarkStart w:id="54" w:name="_Toc136704273"/>
      <w:bookmarkStart w:id="55" w:name="_Toc137210170"/>
      <w:bookmarkStart w:id="56" w:name="_Toc137372111"/>
      <w:bookmarkStart w:id="57" w:name="_Toc101865363"/>
      <w:bookmarkStart w:id="58" w:name="_Toc164072704"/>
      <w:r w:rsidRPr="00405F88">
        <w:rPr>
          <w:noProof/>
        </w:rPr>
        <w:drawing>
          <wp:anchor distT="0" distB="0" distL="114300" distR="114300" simplePos="0" relativeHeight="251658243" behindDoc="0" locked="0" layoutInCell="1" allowOverlap="1" wp14:anchorId="42796CD3" wp14:editId="0E2454A6">
            <wp:simplePos x="0" y="0"/>
            <wp:positionH relativeFrom="column">
              <wp:posOffset>5348605</wp:posOffset>
            </wp:positionH>
            <wp:positionV relativeFrom="paragraph">
              <wp:posOffset>4143798</wp:posOffset>
            </wp:positionV>
            <wp:extent cx="1010285" cy="851535"/>
            <wp:effectExtent l="0" t="0" r="5715" b="0"/>
            <wp:wrapNone/>
            <wp:docPr id="82" name="Imagen 82" descr="Una imagen que contiene texto, fuente, captura de pantalla, líne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1" descr="A picture containing text, font, screenshot, li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85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51"/>
      <w:bookmarkEnd w:id="52"/>
      <w:bookmarkEnd w:id="53"/>
      <w:bookmarkEnd w:id="54"/>
      <w:bookmarkEnd w:id="55"/>
      <w:bookmarkEnd w:id="56"/>
      <w:bookmarkEnd w:id="57"/>
      <w:bookmarkEnd w:id="58"/>
      <w:r w:rsidR="00066C2E" w:rsidRPr="004B323D">
        <w:br w:type="page"/>
      </w:r>
    </w:p>
    <w:p w14:paraId="312706E3" w14:textId="2810F5ED" w:rsidR="00CE6BCC" w:rsidRPr="00405F88" w:rsidRDefault="00CE6BCC" w:rsidP="00F41247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9" w:name="_Toc149308942"/>
      <w:bookmarkStart w:id="60" w:name="_Toc149309023"/>
      <w:r w:rsidRPr="00405F88">
        <w:rPr>
          <w:rFonts w:ascii="Barlow Condensed Medium" w:hAnsi="Barlow Condensed Medium"/>
          <w:color w:val="1B9E40"/>
          <w:sz w:val="36"/>
          <w:szCs w:val="36"/>
        </w:rPr>
        <w:lastRenderedPageBreak/>
        <w:t>Conten</w:t>
      </w:r>
      <w:r w:rsidR="00E566DE" w:rsidRPr="00405F88">
        <w:rPr>
          <w:rFonts w:ascii="Barlow Condensed Medium" w:hAnsi="Barlow Condensed Medium"/>
          <w:color w:val="1B9E40"/>
          <w:sz w:val="36"/>
          <w:szCs w:val="36"/>
        </w:rPr>
        <w:t>ido</w:t>
      </w:r>
      <w:bookmarkEnd w:id="59"/>
      <w:bookmarkEnd w:id="60"/>
    </w:p>
    <w:p w14:paraId="5172BD26" w14:textId="4B1666B0" w:rsidR="00151005" w:rsidRDefault="001F4C46" w:rsidP="00151005">
      <w:pPr>
        <w:pStyle w:val="TDC2"/>
        <w:ind w:left="0"/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r>
        <w:rPr>
          <w:b/>
          <w:bCs/>
          <w:color w:val="129E47"/>
        </w:rPr>
        <w:fldChar w:fldCharType="begin"/>
      </w:r>
      <w:r>
        <w:instrText xml:space="preserve"> TOC \o "1-5" \h \z \u </w:instrText>
      </w:r>
      <w:r>
        <w:rPr>
          <w:b/>
          <w:bCs/>
          <w:color w:val="129E47"/>
        </w:rPr>
        <w:fldChar w:fldCharType="separate"/>
      </w:r>
    </w:p>
    <w:p w14:paraId="39CF491A" w14:textId="533ED0C6" w:rsidR="00151005" w:rsidRDefault="00151005">
      <w:pPr>
        <w:pStyle w:val="TDC1"/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05" w:history="1">
        <w:r w:rsidRPr="003E1975">
          <w:rPr>
            <w:rStyle w:val="Hipervnculo"/>
          </w:rPr>
          <w:t>Resumen ejecutivo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60342C4E" w14:textId="17C6B0A1" w:rsidR="00151005" w:rsidRDefault="00151005">
      <w:pPr>
        <w:pStyle w:val="TDC1"/>
        <w:tabs>
          <w:tab w:val="left" w:pos="4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06" w:history="1">
        <w:r w:rsidRPr="003E1975">
          <w:rPr>
            <w:rStyle w:val="Hipervnculo"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Generalidades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4C949F93" w14:textId="367DBD81" w:rsidR="00151005" w:rsidRPr="00151005" w:rsidRDefault="00151005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07" w:history="1">
        <w:r w:rsidRPr="00151005">
          <w:rPr>
            <w:rStyle w:val="Hipervnculo"/>
          </w:rPr>
          <w:t>1.1.</w:t>
        </w:r>
        <w:r w:rsidRPr="00151005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151005">
          <w:rPr>
            <w:rStyle w:val="Hipervnculo"/>
          </w:rPr>
          <w:t>Objetivo</w:t>
        </w:r>
        <w:r w:rsidRPr="00151005">
          <w:rPr>
            <w:webHidden/>
          </w:rPr>
          <w:tab/>
        </w:r>
        <w:r w:rsidRPr="00151005">
          <w:rPr>
            <w:webHidden/>
          </w:rPr>
          <w:tab/>
        </w:r>
        <w:r w:rsidRPr="00151005">
          <w:rPr>
            <w:webHidden/>
          </w:rPr>
          <w:tab/>
        </w:r>
        <w:r w:rsidRPr="00151005">
          <w:rPr>
            <w:webHidden/>
          </w:rPr>
          <w:tab/>
        </w:r>
        <w:r w:rsidRPr="00151005">
          <w:rPr>
            <w:webHidden/>
          </w:rPr>
          <w:tab/>
        </w:r>
        <w:r w:rsidRPr="00151005">
          <w:rPr>
            <w:webHidden/>
          </w:rPr>
          <w:tab/>
        </w:r>
        <w:r w:rsidRPr="00151005">
          <w:rPr>
            <w:webHidden/>
          </w:rPr>
          <w:tab/>
        </w:r>
        <w:r w:rsidRPr="00151005">
          <w:rPr>
            <w:webHidden/>
          </w:rPr>
          <w:tab/>
        </w:r>
        <w:r w:rsidRPr="00151005">
          <w:rPr>
            <w:webHidden/>
          </w:rPr>
          <w:fldChar w:fldCharType="begin"/>
        </w:r>
        <w:r w:rsidRPr="00151005">
          <w:rPr>
            <w:webHidden/>
          </w:rPr>
          <w:instrText xml:space="preserve"> PAGEREF _Toc164072707 \h </w:instrText>
        </w:r>
        <w:r w:rsidRPr="00151005">
          <w:rPr>
            <w:webHidden/>
          </w:rPr>
        </w:r>
        <w:r w:rsidRPr="00151005">
          <w:rPr>
            <w:webHidden/>
          </w:rPr>
          <w:fldChar w:fldCharType="separate"/>
        </w:r>
        <w:r w:rsidRPr="00151005">
          <w:rPr>
            <w:webHidden/>
          </w:rPr>
          <w:t>5</w:t>
        </w:r>
        <w:r w:rsidRPr="00151005">
          <w:rPr>
            <w:webHidden/>
          </w:rPr>
          <w:fldChar w:fldCharType="end"/>
        </w:r>
      </w:hyperlink>
    </w:p>
    <w:p w14:paraId="7CBAB22D" w14:textId="75535EF6" w:rsidR="00151005" w:rsidRPr="00151005" w:rsidRDefault="00151005">
      <w:pPr>
        <w:pStyle w:val="TDC3"/>
        <w:tabs>
          <w:tab w:val="left" w:pos="1200"/>
          <w:tab w:val="right" w:pos="9633"/>
        </w:tabs>
        <w:rPr>
          <w:rFonts w:ascii="Barlow" w:eastAsiaTheme="minorEastAsia" w:hAnsi="Barlow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08" w:history="1">
        <w:r w:rsidRPr="00151005">
          <w:rPr>
            <w:rStyle w:val="Hipervnculo"/>
            <w:rFonts w:ascii="Barlow" w:hAnsi="Barlow"/>
            <w:noProof/>
          </w:rPr>
          <w:t>1.1.1.</w:t>
        </w:r>
        <w:r w:rsidRPr="00151005">
          <w:rPr>
            <w:rFonts w:ascii="Barlow" w:eastAsiaTheme="minorEastAsia" w:hAnsi="Barlow" w:cstheme="minorBidi"/>
            <w:noProof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151005">
          <w:rPr>
            <w:rStyle w:val="Hipervnculo"/>
            <w:rFonts w:ascii="Barlow" w:hAnsi="Barlow"/>
            <w:noProof/>
          </w:rPr>
          <w:t>Objetivos específicos</w:t>
        </w:r>
        <w:r w:rsidRPr="00151005">
          <w:rPr>
            <w:rFonts w:ascii="Barlow" w:hAnsi="Barlow"/>
            <w:noProof/>
            <w:webHidden/>
          </w:rPr>
          <w:tab/>
        </w:r>
        <w:r w:rsidRPr="00151005">
          <w:rPr>
            <w:rFonts w:ascii="Barlow" w:hAnsi="Barlow"/>
            <w:noProof/>
            <w:webHidden/>
          </w:rPr>
          <w:fldChar w:fldCharType="begin"/>
        </w:r>
        <w:r w:rsidRPr="00151005">
          <w:rPr>
            <w:rFonts w:ascii="Barlow" w:hAnsi="Barlow"/>
            <w:noProof/>
            <w:webHidden/>
          </w:rPr>
          <w:instrText xml:space="preserve"> PAGEREF _Toc164072708 \h </w:instrText>
        </w:r>
        <w:r w:rsidRPr="00151005">
          <w:rPr>
            <w:rFonts w:ascii="Barlow" w:hAnsi="Barlow"/>
            <w:noProof/>
            <w:webHidden/>
          </w:rPr>
        </w:r>
        <w:r w:rsidRPr="00151005">
          <w:rPr>
            <w:rFonts w:ascii="Barlow" w:hAnsi="Barlow"/>
            <w:noProof/>
            <w:webHidden/>
          </w:rPr>
          <w:fldChar w:fldCharType="separate"/>
        </w:r>
        <w:r w:rsidRPr="00151005">
          <w:rPr>
            <w:rFonts w:ascii="Barlow" w:hAnsi="Barlow"/>
            <w:noProof/>
            <w:webHidden/>
          </w:rPr>
          <w:t>5</w:t>
        </w:r>
        <w:r w:rsidRPr="00151005">
          <w:rPr>
            <w:rFonts w:ascii="Barlow" w:hAnsi="Barlow"/>
            <w:noProof/>
            <w:webHidden/>
          </w:rPr>
          <w:fldChar w:fldCharType="end"/>
        </w:r>
      </w:hyperlink>
    </w:p>
    <w:p w14:paraId="21525825" w14:textId="0BDAA25B" w:rsidR="00151005" w:rsidRPr="00151005" w:rsidRDefault="00151005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09" w:history="1">
        <w:r w:rsidRPr="00151005">
          <w:rPr>
            <w:rStyle w:val="Hipervnculo"/>
          </w:rPr>
          <w:t>1.2.</w:t>
        </w:r>
        <w:r w:rsidRPr="00151005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151005">
          <w:rPr>
            <w:rStyle w:val="Hipervnculo"/>
          </w:rPr>
          <w:t>Alcance</w:t>
        </w:r>
        <w:r w:rsidRPr="00151005">
          <w:rPr>
            <w:rStyle w:val="Hipervnculo"/>
          </w:rPr>
          <w:tab/>
        </w:r>
        <w:r w:rsidRPr="00151005">
          <w:rPr>
            <w:rStyle w:val="Hipervnculo"/>
          </w:rPr>
          <w:tab/>
        </w:r>
        <w:r w:rsidRPr="00151005">
          <w:rPr>
            <w:rStyle w:val="Hipervnculo"/>
          </w:rPr>
          <w:tab/>
        </w:r>
        <w:r w:rsidRPr="00151005">
          <w:rPr>
            <w:rStyle w:val="Hipervnculo"/>
          </w:rPr>
          <w:tab/>
        </w:r>
        <w:r w:rsidRPr="00151005">
          <w:rPr>
            <w:rStyle w:val="Hipervnculo"/>
          </w:rPr>
          <w:tab/>
        </w:r>
        <w:r w:rsidRPr="00151005">
          <w:rPr>
            <w:rStyle w:val="Hipervnculo"/>
          </w:rPr>
          <w:tab/>
        </w:r>
        <w:r w:rsidRPr="00151005">
          <w:rPr>
            <w:rStyle w:val="Hipervnculo"/>
          </w:rPr>
          <w:tab/>
        </w:r>
        <w:r w:rsidRPr="00151005">
          <w:rPr>
            <w:webHidden/>
          </w:rPr>
          <w:tab/>
        </w:r>
        <w:r w:rsidRPr="00151005">
          <w:rPr>
            <w:webHidden/>
          </w:rPr>
          <w:fldChar w:fldCharType="begin"/>
        </w:r>
        <w:r w:rsidRPr="00151005">
          <w:rPr>
            <w:webHidden/>
          </w:rPr>
          <w:instrText xml:space="preserve"> PAGEREF _Toc164072709 \h </w:instrText>
        </w:r>
        <w:r w:rsidRPr="00151005">
          <w:rPr>
            <w:webHidden/>
          </w:rPr>
        </w:r>
        <w:r w:rsidRPr="00151005">
          <w:rPr>
            <w:webHidden/>
          </w:rPr>
          <w:fldChar w:fldCharType="separate"/>
        </w:r>
        <w:r w:rsidRPr="00151005">
          <w:rPr>
            <w:webHidden/>
          </w:rPr>
          <w:t>5</w:t>
        </w:r>
        <w:r w:rsidRPr="00151005">
          <w:rPr>
            <w:webHidden/>
          </w:rPr>
          <w:fldChar w:fldCharType="end"/>
        </w:r>
      </w:hyperlink>
    </w:p>
    <w:p w14:paraId="6F0C3737" w14:textId="5173BA70" w:rsidR="00151005" w:rsidRDefault="00151005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0" w:history="1">
        <w:r w:rsidRPr="003E1975">
          <w:rPr>
            <w:rStyle w:val="Hipervnculo"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Área y consumo de energía eléctrica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42AF2687" w14:textId="498F0D89" w:rsidR="00151005" w:rsidRDefault="00151005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1" w:history="1">
        <w:r w:rsidRPr="003E1975">
          <w:rPr>
            <w:rStyle w:val="Hipervnculo"/>
          </w:rPr>
          <w:t>2.1.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Área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5465D1F3" w14:textId="28E9C1BF" w:rsidR="00151005" w:rsidRDefault="00151005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2" w:history="1">
        <w:r w:rsidRPr="003E1975">
          <w:rPr>
            <w:rStyle w:val="Hipervnculo"/>
          </w:rPr>
          <w:t>2.2.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Consumos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61342700" w14:textId="5DB256B0" w:rsidR="00151005" w:rsidRDefault="00151005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3" w:history="1">
        <w:r w:rsidRPr="003E1975">
          <w:rPr>
            <w:rStyle w:val="Hipervnculo"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Diseño solar fotovoltaico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28C90F08" w14:textId="1C09DA2D" w:rsidR="00151005" w:rsidRDefault="00151005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4" w:history="1">
        <w:r w:rsidRPr="003E1975">
          <w:rPr>
            <w:rStyle w:val="Hipervnculo"/>
          </w:rPr>
          <w:t>3.1.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Preliminares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44526C30" w14:textId="67804282" w:rsidR="00151005" w:rsidRDefault="00151005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5" w:history="1">
        <w:r w:rsidRPr="003E1975">
          <w:rPr>
            <w:rStyle w:val="Hipervnculo"/>
          </w:rPr>
          <w:t>3.2.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Generación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290D55D0" w14:textId="080F7053" w:rsidR="00151005" w:rsidRDefault="00151005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6" w:history="1">
        <w:r w:rsidRPr="003E1975">
          <w:rPr>
            <w:rStyle w:val="Hipervnculo"/>
          </w:rPr>
          <w:t>3.3.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Propuesta de diseño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7FA1E75F" w14:textId="7CFA73EE" w:rsidR="00151005" w:rsidRDefault="00151005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7" w:history="1">
        <w:r w:rsidRPr="003E1975">
          <w:rPr>
            <w:rStyle w:val="Hipervnculo"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Porcentaje de cobertura y potencial de ahorro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01362D6A" w14:textId="7C0D8A57" w:rsidR="00151005" w:rsidRDefault="00151005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8" w:history="1">
        <w:r w:rsidRPr="003E1975">
          <w:rPr>
            <w:rStyle w:val="Hipervnculo"/>
          </w:rPr>
          <w:t>4.1.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Porcentaje de cobertura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1678DF67" w14:textId="70891C63" w:rsidR="00151005" w:rsidRDefault="00151005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19" w:history="1">
        <w:r w:rsidRPr="003E1975">
          <w:rPr>
            <w:rStyle w:val="Hipervnculo"/>
          </w:rPr>
          <w:t>4.2.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Potencial de ahorro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61F261F" w14:textId="137ACD1F" w:rsidR="00151005" w:rsidRDefault="00151005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20" w:history="1">
        <w:r w:rsidRPr="003E1975">
          <w:rPr>
            <w:rStyle w:val="Hipervnculo"/>
          </w:rPr>
          <w:t>4.3.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Riesgos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64063EFA" w14:textId="666209E6" w:rsidR="00151005" w:rsidRDefault="00151005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21" w:history="1">
        <w:r w:rsidRPr="003E1975">
          <w:rPr>
            <w:rStyle w:val="Hipervnculo"/>
          </w:rPr>
          <w:t>5.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3E1975">
          <w:rPr>
            <w:rStyle w:val="Hipervnculo"/>
          </w:rPr>
          <w:t>Conclusiones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_Toc164072721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01A1D919" w14:textId="5EAAD888" w:rsidR="000C32AD" w:rsidRDefault="001F4C46">
      <w:pPr>
        <w:spacing w:after="0"/>
        <w:jc w:val="left"/>
      </w:pPr>
      <w:r>
        <w:fldChar w:fldCharType="end"/>
      </w:r>
    </w:p>
    <w:p w14:paraId="0CF12EE5" w14:textId="77777777" w:rsidR="000C32AD" w:rsidRDefault="000C32AD">
      <w:pPr>
        <w:spacing w:after="0"/>
        <w:jc w:val="left"/>
      </w:pPr>
    </w:p>
    <w:p w14:paraId="7F2ECEE9" w14:textId="77777777" w:rsidR="000C32AD" w:rsidRDefault="000C32AD">
      <w:pPr>
        <w:spacing w:after="0"/>
        <w:jc w:val="left"/>
      </w:pPr>
    </w:p>
    <w:p w14:paraId="38F41EBA" w14:textId="1BA0B43A" w:rsidR="00023E60" w:rsidRPr="004B323D" w:rsidRDefault="00023E60">
      <w:pPr>
        <w:spacing w:after="0"/>
        <w:jc w:val="left"/>
        <w:rPr>
          <w:rFonts w:ascii="Barlow Condensed Medium" w:hAnsi="Barlow Condensed Medium"/>
          <w:sz w:val="36"/>
          <w:szCs w:val="36"/>
        </w:rPr>
      </w:pPr>
      <w:r w:rsidRPr="004B323D">
        <w:br w:type="page"/>
      </w:r>
    </w:p>
    <w:p w14:paraId="6FFC5FCE" w14:textId="68501224" w:rsidR="00D2233D" w:rsidRPr="00FF0C8C" w:rsidRDefault="0023462C" w:rsidP="00D2233D">
      <w:pPr>
        <w:rPr>
          <w:rFonts w:ascii="Barlow Condensed Medium" w:hAnsi="Barlow Condensed Medium"/>
          <w:color w:val="1B9E40"/>
          <w:sz w:val="36"/>
          <w:szCs w:val="36"/>
          <w:lang w:val="pt-BR"/>
        </w:rPr>
      </w:pPr>
      <w:bookmarkStart w:id="61" w:name="_Toc149309024"/>
      <w:r w:rsidRPr="00FF0C8C">
        <w:rPr>
          <w:rFonts w:ascii="Barlow Condensed Medium" w:hAnsi="Barlow Condensed Medium"/>
          <w:color w:val="1B9E40"/>
          <w:sz w:val="36"/>
          <w:szCs w:val="36"/>
          <w:lang w:val="pt-BR"/>
        </w:rPr>
        <w:lastRenderedPageBreak/>
        <w:t>Lista de acrónimos</w:t>
      </w:r>
      <w:bookmarkEnd w:id="61"/>
    </w:p>
    <w:p w14:paraId="242C5EBD" w14:textId="750D36EA" w:rsidR="001C2FB9" w:rsidRDefault="00576FC4" w:rsidP="00D12493">
      <w:pPr>
        <w:spacing w:after="0"/>
      </w:pPr>
      <w:proofErr w:type="spellStart"/>
      <w:r w:rsidRPr="00FF0C8C">
        <w:rPr>
          <w:lang w:val="pt-BR"/>
        </w:rPr>
        <w:t>CapEx</w:t>
      </w:r>
      <w:proofErr w:type="spellEnd"/>
      <w:r w:rsidRPr="00FF0C8C">
        <w:rPr>
          <w:lang w:val="pt-BR"/>
        </w:rPr>
        <w:t xml:space="preserve">: </w:t>
      </w:r>
      <w:r w:rsidR="00130B4F" w:rsidRPr="00FF0C8C">
        <w:rPr>
          <w:lang w:val="pt-BR"/>
        </w:rPr>
        <w:tab/>
      </w:r>
      <w:r w:rsidR="00130B4F" w:rsidRPr="00FF0C8C">
        <w:rPr>
          <w:lang w:val="pt-BR"/>
        </w:rPr>
        <w:tab/>
      </w:r>
      <w:r w:rsidRPr="00FF0C8C">
        <w:rPr>
          <w:lang w:val="pt-BR"/>
        </w:rPr>
        <w:t xml:space="preserve">Capital </w:t>
      </w:r>
      <w:proofErr w:type="spellStart"/>
      <w:r w:rsidRPr="00FF0C8C">
        <w:rPr>
          <w:lang w:val="pt-BR"/>
        </w:rPr>
        <w:t>Expenditure</w:t>
      </w:r>
      <w:proofErr w:type="spellEnd"/>
      <w:r w:rsidR="00587D88" w:rsidRPr="00FF0C8C">
        <w:rPr>
          <w:lang w:val="pt-BR"/>
        </w:rPr>
        <w:t>.</w:t>
      </w:r>
      <w:r w:rsidR="00130B4F" w:rsidRPr="00FF0C8C">
        <w:rPr>
          <w:lang w:val="pt-BR"/>
        </w:rPr>
        <w:t xml:space="preserve"> </w:t>
      </w:r>
      <w:r w:rsidR="00130B4F">
        <w:t>Gastos de capital o de inversión.</w:t>
      </w:r>
    </w:p>
    <w:p w14:paraId="36B03CFF" w14:textId="6D5F2B06" w:rsidR="00093B4C" w:rsidRPr="00B50C7D" w:rsidRDefault="00093B4C" w:rsidP="00D12493">
      <w:pPr>
        <w:spacing w:after="0"/>
      </w:pPr>
      <w:r>
        <w:t xml:space="preserve">COP: </w:t>
      </w:r>
      <w:r w:rsidR="00130B4F">
        <w:tab/>
      </w:r>
      <w:r w:rsidR="00130B4F">
        <w:tab/>
      </w:r>
      <w:r>
        <w:t>Pesos colombianos</w:t>
      </w:r>
    </w:p>
    <w:p w14:paraId="5DC7E1F7" w14:textId="32CA4021" w:rsidR="001C2FB9" w:rsidRPr="00F84027" w:rsidRDefault="0032322F" w:rsidP="00D12493">
      <w:pPr>
        <w:spacing w:after="0"/>
      </w:pPr>
      <w:proofErr w:type="spellStart"/>
      <w:r w:rsidRPr="00F84027">
        <w:t>B</w:t>
      </w:r>
      <w:r w:rsidR="001C2FB9" w:rsidRPr="00F84027">
        <w:t>NEF</w:t>
      </w:r>
      <w:proofErr w:type="spellEnd"/>
      <w:r w:rsidR="001C2FB9" w:rsidRPr="00F84027">
        <w:t xml:space="preserve">: </w:t>
      </w:r>
      <w:r w:rsidR="00130B4F" w:rsidRPr="00F84027">
        <w:tab/>
      </w:r>
      <w:r w:rsidR="00130B4F" w:rsidRPr="00F84027">
        <w:tab/>
      </w:r>
      <w:r w:rsidRPr="00F84027">
        <w:t xml:space="preserve">Bloomberg </w:t>
      </w:r>
      <w:r w:rsidR="001C2FB9" w:rsidRPr="00F84027">
        <w:t xml:space="preserve">New Energy </w:t>
      </w:r>
      <w:proofErr w:type="spellStart"/>
      <w:r w:rsidR="001C2FB9" w:rsidRPr="00F84027">
        <w:t>Finance</w:t>
      </w:r>
      <w:proofErr w:type="spellEnd"/>
      <w:r w:rsidR="00587D88" w:rsidRPr="00F84027">
        <w:t>.</w:t>
      </w:r>
    </w:p>
    <w:p w14:paraId="5FFD3DD8" w14:textId="07F6C880" w:rsidR="006C015C" w:rsidRDefault="006C015C" w:rsidP="00D12493">
      <w:pPr>
        <w:spacing w:after="0"/>
      </w:pPr>
      <w:r w:rsidRPr="006C015C">
        <w:t xml:space="preserve">IVA: </w:t>
      </w:r>
      <w:r w:rsidR="00130B4F">
        <w:tab/>
      </w:r>
      <w:r w:rsidR="00130B4F">
        <w:tab/>
      </w:r>
      <w:r w:rsidRPr="006C015C">
        <w:t xml:space="preserve">Impuesto de Valor </w:t>
      </w:r>
      <w:r>
        <w:t>Agregado</w:t>
      </w:r>
      <w:r w:rsidR="00587D88">
        <w:t>.</w:t>
      </w:r>
    </w:p>
    <w:p w14:paraId="42851417" w14:textId="5BC60B6C" w:rsidR="008A139E" w:rsidRPr="00587D88" w:rsidRDefault="00587D88" w:rsidP="00D12493">
      <w:pPr>
        <w:spacing w:after="0"/>
      </w:pPr>
      <w:proofErr w:type="spellStart"/>
      <w:r w:rsidRPr="00587D88">
        <w:t>kVA</w:t>
      </w:r>
      <w:proofErr w:type="spellEnd"/>
      <w:r w:rsidRPr="00587D88">
        <w:t xml:space="preserve">: </w:t>
      </w:r>
      <w:r w:rsidR="00130B4F">
        <w:tab/>
      </w:r>
      <w:r w:rsidR="00130B4F">
        <w:tab/>
      </w:r>
      <w:r w:rsidRPr="00587D88">
        <w:t>Potencia aparente e</w:t>
      </w:r>
      <w:r>
        <w:t>x</w:t>
      </w:r>
      <w:r w:rsidRPr="00587D88">
        <w:t>presada e</w:t>
      </w:r>
      <w:r>
        <w:t xml:space="preserve">n </w:t>
      </w:r>
      <w:proofErr w:type="spellStart"/>
      <w:r>
        <w:t>kilovoltioampere</w:t>
      </w:r>
      <w:proofErr w:type="spellEnd"/>
      <w:r>
        <w:t>.</w:t>
      </w:r>
    </w:p>
    <w:p w14:paraId="6FD81F5F" w14:textId="3F1C40BA" w:rsidR="00C63CBD" w:rsidRPr="00F84027" w:rsidRDefault="00C63CBD" w:rsidP="00D12493">
      <w:pPr>
        <w:spacing w:after="0"/>
        <w:rPr>
          <w:lang w:val="en-US"/>
        </w:rPr>
      </w:pPr>
      <w:r w:rsidRPr="00F84027">
        <w:rPr>
          <w:lang w:val="en-US"/>
        </w:rPr>
        <w:t xml:space="preserve">kWp: </w:t>
      </w:r>
      <w:r w:rsidR="00130B4F" w:rsidRPr="00F84027">
        <w:rPr>
          <w:lang w:val="en-US"/>
        </w:rPr>
        <w:tab/>
      </w:r>
      <w:r w:rsidR="00130B4F" w:rsidRPr="00F84027">
        <w:rPr>
          <w:lang w:val="en-US"/>
        </w:rPr>
        <w:tab/>
      </w:r>
      <w:r w:rsidRPr="00F84027">
        <w:rPr>
          <w:lang w:val="en-US"/>
        </w:rPr>
        <w:t xml:space="preserve">kilo Watt </w:t>
      </w:r>
      <w:proofErr w:type="spellStart"/>
      <w:r w:rsidRPr="00F84027">
        <w:rPr>
          <w:lang w:val="en-US"/>
        </w:rPr>
        <w:t>pico</w:t>
      </w:r>
      <w:proofErr w:type="spellEnd"/>
      <w:r w:rsidR="00587D88" w:rsidRPr="00F84027">
        <w:rPr>
          <w:lang w:val="en-US"/>
        </w:rPr>
        <w:t>.</w:t>
      </w:r>
    </w:p>
    <w:p w14:paraId="52DA78EC" w14:textId="1926EB75" w:rsidR="00E6789A" w:rsidRPr="00130B4F" w:rsidRDefault="00E6789A" w:rsidP="00D12493">
      <w:pPr>
        <w:spacing w:after="0"/>
      </w:pPr>
      <w:proofErr w:type="spellStart"/>
      <w:r>
        <w:rPr>
          <w:lang w:val="en-US"/>
        </w:rPr>
        <w:t>LCOE</w:t>
      </w:r>
      <w:proofErr w:type="spellEnd"/>
      <w:r>
        <w:rPr>
          <w:lang w:val="en-US"/>
        </w:rPr>
        <w:t xml:space="preserve">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>
        <w:rPr>
          <w:lang w:val="en-US"/>
        </w:rPr>
        <w:t xml:space="preserve">Levelized Cost </w:t>
      </w:r>
      <w:r w:rsidR="00C96CC0">
        <w:rPr>
          <w:lang w:val="en-US"/>
        </w:rPr>
        <w:t>of</w:t>
      </w:r>
      <w:r>
        <w:rPr>
          <w:lang w:val="en-US"/>
        </w:rPr>
        <w:t xml:space="preserve"> Energy</w:t>
      </w:r>
      <w:r w:rsidR="00130B4F">
        <w:rPr>
          <w:lang w:val="en-US"/>
        </w:rPr>
        <w:t xml:space="preserve">. </w:t>
      </w:r>
      <w:r w:rsidR="00130B4F" w:rsidRPr="00130B4F">
        <w:t>Costo nivelado de la energía</w:t>
      </w:r>
      <w:r w:rsidR="00130B4F">
        <w:t>.</w:t>
      </w:r>
    </w:p>
    <w:p w14:paraId="5DDABD0C" w14:textId="4447C679" w:rsidR="00734E3F" w:rsidRDefault="00734E3F" w:rsidP="00D12493">
      <w:pPr>
        <w:spacing w:after="0"/>
      </w:pPr>
      <w:r w:rsidRPr="00734E3F">
        <w:t xml:space="preserve">MCOP: </w:t>
      </w:r>
      <w:r w:rsidR="00130B4F">
        <w:tab/>
      </w:r>
      <w:r w:rsidR="00130B4F">
        <w:tab/>
      </w:r>
      <w:r w:rsidRPr="00734E3F">
        <w:t xml:space="preserve">Millones de </w:t>
      </w:r>
      <w:r w:rsidR="00EE7A73" w:rsidRPr="00734E3F">
        <w:t>pesos colombianos</w:t>
      </w:r>
      <w:r>
        <w:t>.</w:t>
      </w:r>
    </w:p>
    <w:p w14:paraId="2C718461" w14:textId="62A443DD" w:rsidR="00832198" w:rsidRPr="00734E3F" w:rsidRDefault="00832198" w:rsidP="00D12493">
      <w:pPr>
        <w:spacing w:after="0"/>
      </w:pPr>
      <w:r>
        <w:t xml:space="preserve">mm: </w:t>
      </w:r>
      <w:r w:rsidR="00130B4F">
        <w:tab/>
      </w:r>
      <w:r w:rsidR="00130B4F">
        <w:tab/>
      </w:r>
      <w:r>
        <w:t>milímetros</w:t>
      </w:r>
    </w:p>
    <w:p w14:paraId="7B26FF9F" w14:textId="083A144B" w:rsidR="00C63CBD" w:rsidRPr="0003524D" w:rsidRDefault="00C63CBD" w:rsidP="00D12493">
      <w:pPr>
        <w:spacing w:after="0"/>
      </w:pPr>
      <w:proofErr w:type="spellStart"/>
      <w:r w:rsidRPr="0003524D">
        <w:t>MWp</w:t>
      </w:r>
      <w:proofErr w:type="spellEnd"/>
      <w:r w:rsidRPr="0003524D">
        <w:t xml:space="preserve">: </w:t>
      </w:r>
      <w:r w:rsidR="00130B4F">
        <w:tab/>
      </w:r>
      <w:r w:rsidR="00130B4F">
        <w:tab/>
      </w:r>
      <w:r w:rsidRPr="0003524D">
        <w:t>Mega Watt pico</w:t>
      </w:r>
      <w:r w:rsidR="00587D88" w:rsidRPr="0003524D">
        <w:t>.</w:t>
      </w:r>
    </w:p>
    <w:p w14:paraId="27037FD6" w14:textId="23C5779D" w:rsidR="00C96CC0" w:rsidRPr="00B50C7D" w:rsidRDefault="00C96CC0" w:rsidP="00D12493">
      <w:pPr>
        <w:spacing w:after="0"/>
      </w:pPr>
      <w:proofErr w:type="spellStart"/>
      <w:r w:rsidRPr="0003524D">
        <w:t>OpEx</w:t>
      </w:r>
      <w:proofErr w:type="spellEnd"/>
      <w:r w:rsidR="00130B4F">
        <w:t>:</w:t>
      </w:r>
      <w:r w:rsidRPr="0003524D">
        <w:t xml:space="preserve"> </w:t>
      </w:r>
      <w:r w:rsidR="00130B4F">
        <w:tab/>
      </w:r>
      <w:r w:rsidR="00130B4F">
        <w:tab/>
      </w:r>
      <w:proofErr w:type="spellStart"/>
      <w:r w:rsidRPr="00B50C7D">
        <w:t>Operational</w:t>
      </w:r>
      <w:proofErr w:type="spellEnd"/>
      <w:r w:rsidRPr="00B50C7D">
        <w:t xml:space="preserve"> </w:t>
      </w:r>
      <w:proofErr w:type="spellStart"/>
      <w:r w:rsidRPr="00B50C7D">
        <w:t>Expenditure</w:t>
      </w:r>
      <w:proofErr w:type="spellEnd"/>
      <w:r w:rsidRPr="00B50C7D">
        <w:t>.</w:t>
      </w:r>
      <w:r w:rsidR="00130B4F">
        <w:t xml:space="preserve"> Gastos de operación y mantenimiento.</w:t>
      </w:r>
    </w:p>
    <w:p w14:paraId="2B750005" w14:textId="0B760ED6" w:rsidR="00D2233D" w:rsidRPr="004B323D" w:rsidRDefault="001E4001" w:rsidP="00D12493">
      <w:pPr>
        <w:spacing w:after="0"/>
      </w:pPr>
      <w:proofErr w:type="spellStart"/>
      <w:r w:rsidRPr="004B323D">
        <w:t>SDA</w:t>
      </w:r>
      <w:proofErr w:type="spellEnd"/>
      <w:r w:rsidRPr="004B323D">
        <w:t xml:space="preserve">: </w:t>
      </w:r>
      <w:r w:rsidR="00130B4F">
        <w:tab/>
      </w:r>
      <w:r w:rsidR="00130B4F">
        <w:tab/>
      </w:r>
      <w:r w:rsidRPr="004B323D">
        <w:t>Secretaría Distrital de Ambiente</w:t>
      </w:r>
      <w:r w:rsidR="00587D88">
        <w:t>.</w:t>
      </w:r>
    </w:p>
    <w:p w14:paraId="555B655B" w14:textId="3AC8B791" w:rsidR="001E4001" w:rsidRDefault="001E4001" w:rsidP="00D12493">
      <w:pPr>
        <w:spacing w:after="0"/>
      </w:pPr>
      <w:proofErr w:type="spellStart"/>
      <w:r w:rsidRPr="004B323D">
        <w:t>SDS</w:t>
      </w:r>
      <w:proofErr w:type="spellEnd"/>
      <w:r w:rsidRPr="004B323D">
        <w:t xml:space="preserve">: </w:t>
      </w:r>
      <w:r w:rsidR="00130B4F">
        <w:tab/>
      </w:r>
      <w:r w:rsidR="00130B4F">
        <w:tab/>
      </w:r>
      <w:r w:rsidRPr="004B323D">
        <w:t>Secretaría Distrital de Salud</w:t>
      </w:r>
      <w:r w:rsidR="00587D88">
        <w:t>.</w:t>
      </w:r>
    </w:p>
    <w:p w14:paraId="1BDBCC2B" w14:textId="5F67FB29" w:rsidR="00360474" w:rsidRPr="004B323D" w:rsidRDefault="00412EE3" w:rsidP="00D12493">
      <w:pPr>
        <w:spacing w:after="0"/>
      </w:pPr>
      <w:r>
        <w:t xml:space="preserve">RETIE: </w:t>
      </w:r>
      <w:r w:rsidR="00130B4F">
        <w:tab/>
      </w:r>
      <w:r w:rsidR="00130B4F">
        <w:tab/>
      </w:r>
      <w:r>
        <w:t>Reglamento Técnico de Instalaciones Eléctricas</w:t>
      </w:r>
      <w:r w:rsidR="00587D88">
        <w:t>.</w:t>
      </w:r>
    </w:p>
    <w:p w14:paraId="400CBD92" w14:textId="5524E710" w:rsidR="001C2FB9" w:rsidRPr="004B323D" w:rsidRDefault="001C2FB9" w:rsidP="00D2233D"/>
    <w:p w14:paraId="288C6F45" w14:textId="53860C5E" w:rsidR="001F4C46" w:rsidRPr="00C82A0A" w:rsidRDefault="001F4C46" w:rsidP="001F4C46">
      <w:pPr>
        <w:rPr>
          <w:rFonts w:ascii="Barlow Condensed Medium" w:hAnsi="Barlow Condensed Medium"/>
          <w:color w:val="1B9E40"/>
          <w:sz w:val="36"/>
          <w:szCs w:val="36"/>
        </w:rPr>
      </w:pPr>
      <w:r w:rsidRPr="00405F88">
        <w:rPr>
          <w:rFonts w:ascii="Barlow Condensed Medium" w:hAnsi="Barlow Condensed Medium"/>
          <w:color w:val="1B9E40"/>
          <w:sz w:val="36"/>
          <w:szCs w:val="36"/>
        </w:rPr>
        <w:t>Lista de ecuaciones</w:t>
      </w:r>
    </w:p>
    <w:p w14:paraId="5990EF28" w14:textId="72C2D325" w:rsidR="000E1945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r>
        <w:fldChar w:fldCharType="begin"/>
      </w:r>
      <w:r>
        <w:instrText xml:space="preserve"> TOC \h \z \c "Ecuación" </w:instrText>
      </w:r>
      <w:r>
        <w:fldChar w:fldCharType="separate"/>
      </w:r>
      <w:hyperlink w:anchor="_Toc153898196" w:history="1">
        <w:r w:rsidR="000E1945" w:rsidRPr="00CE57A5">
          <w:rPr>
            <w:rStyle w:val="Hipervnculo"/>
            <w:noProof/>
          </w:rPr>
          <w:t>Ecuación 1. Porcentaje de cobertura relativo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_Toc153898196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11</w:t>
        </w:r>
        <w:r w:rsidR="000E1945">
          <w:rPr>
            <w:noProof/>
            <w:webHidden/>
          </w:rPr>
          <w:fldChar w:fldCharType="end"/>
        </w:r>
      </w:hyperlink>
    </w:p>
    <w:p w14:paraId="2833B556" w14:textId="7F525371" w:rsidR="000E1945" w:rsidRDefault="0000000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53898197" w:history="1">
        <w:r w:rsidR="000E1945" w:rsidRPr="00CE57A5">
          <w:rPr>
            <w:rStyle w:val="Hipervnculo"/>
            <w:noProof/>
          </w:rPr>
          <w:t>Ecuación 2. Cálculo de potencial de ahorro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_Toc153898197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14</w:t>
        </w:r>
        <w:r w:rsidR="000E1945">
          <w:rPr>
            <w:noProof/>
            <w:webHidden/>
          </w:rPr>
          <w:fldChar w:fldCharType="end"/>
        </w:r>
      </w:hyperlink>
    </w:p>
    <w:p w14:paraId="62C07BFB" w14:textId="1FDCF7CD" w:rsidR="000E1945" w:rsidRDefault="0000000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53898198" w:history="1">
        <w:r w:rsidR="000E1945" w:rsidRPr="00CE57A5">
          <w:rPr>
            <w:rStyle w:val="Hipervnculo"/>
            <w:noProof/>
          </w:rPr>
          <w:t>Ecuación 3. Retorno de inversión simple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_Toc153898198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14</w:t>
        </w:r>
        <w:r w:rsidR="000E1945">
          <w:rPr>
            <w:noProof/>
            <w:webHidden/>
          </w:rPr>
          <w:fldChar w:fldCharType="end"/>
        </w:r>
      </w:hyperlink>
    </w:p>
    <w:p w14:paraId="28E5BCAB" w14:textId="0D6140ED" w:rsidR="00461D94" w:rsidRPr="00AC13B3" w:rsidRDefault="001F4C46" w:rsidP="00461D94">
      <w:r>
        <w:fldChar w:fldCharType="end"/>
      </w:r>
    </w:p>
    <w:p w14:paraId="02F91180" w14:textId="7E464DFD" w:rsidR="00405F88" w:rsidRPr="00C82A0A" w:rsidRDefault="00461D94" w:rsidP="00405F88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62" w:name="_Toc149309025"/>
      <w:r w:rsidRPr="00405F88">
        <w:rPr>
          <w:rFonts w:ascii="Barlow Condensed Medium" w:hAnsi="Barlow Condensed Medium"/>
          <w:color w:val="1B9E40"/>
          <w:sz w:val="36"/>
          <w:szCs w:val="36"/>
        </w:rPr>
        <w:t xml:space="preserve">Lista de </w:t>
      </w:r>
      <w:r w:rsidR="00B50D28" w:rsidRPr="00405F88">
        <w:rPr>
          <w:rFonts w:ascii="Barlow Condensed Medium" w:hAnsi="Barlow Condensed Medium"/>
          <w:color w:val="1B9E40"/>
          <w:sz w:val="36"/>
          <w:szCs w:val="36"/>
        </w:rPr>
        <w:t>figuras</w:t>
      </w:r>
      <w:bookmarkEnd w:id="62"/>
    </w:p>
    <w:p w14:paraId="4B9F7D60" w14:textId="268CCCCD" w:rsidR="000E1945" w:rsidRDefault="00BC23D3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r>
        <w:fldChar w:fldCharType="begin"/>
      </w:r>
      <w:r>
        <w:instrText xml:space="preserve"> TOC \h \z \c "Ilustración" </w:instrText>
      </w:r>
      <w:r>
        <w:fldChar w:fldCharType="separate"/>
      </w:r>
      <w:hyperlink r:id="rId14" w:anchor="_Toc153898199" w:history="1">
        <w:r w:rsidR="000E1945" w:rsidRPr="00073281">
          <w:rPr>
            <w:rStyle w:val="Hipervnculo"/>
            <w:noProof/>
          </w:rPr>
          <w:t>Ilustración 1 Edificio de la Secretaría Distrital de Salud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_Toc153898199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6</w:t>
        </w:r>
        <w:r w:rsidR="000E1945">
          <w:rPr>
            <w:noProof/>
            <w:webHidden/>
          </w:rPr>
          <w:fldChar w:fldCharType="end"/>
        </w:r>
      </w:hyperlink>
    </w:p>
    <w:p w14:paraId="4099A770" w14:textId="2BEC08F0" w:rsidR="000E1945" w:rsidRDefault="0000000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53898200" w:history="1">
        <w:r w:rsidR="000E1945" w:rsidRPr="00073281">
          <w:rPr>
            <w:rStyle w:val="Hipervnculo"/>
            <w:noProof/>
          </w:rPr>
          <w:t>Ilustración 2. Potencia activa del tablero principal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_Toc153898200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7</w:t>
        </w:r>
        <w:r w:rsidR="000E1945">
          <w:rPr>
            <w:noProof/>
            <w:webHidden/>
          </w:rPr>
          <w:fldChar w:fldCharType="end"/>
        </w:r>
      </w:hyperlink>
    </w:p>
    <w:p w14:paraId="61B94C2D" w14:textId="6FECCA10" w:rsidR="000E1945" w:rsidRDefault="0000000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53898201" w:history="1">
        <w:r w:rsidR="000E1945" w:rsidRPr="00073281">
          <w:rPr>
            <w:rStyle w:val="Hipervnculo"/>
            <w:noProof/>
          </w:rPr>
          <w:t>Ilustración 3. Registro de consumo por día.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_Toc153898201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7</w:t>
        </w:r>
        <w:r w:rsidR="000E1945">
          <w:rPr>
            <w:noProof/>
            <w:webHidden/>
          </w:rPr>
          <w:fldChar w:fldCharType="end"/>
        </w:r>
      </w:hyperlink>
    </w:p>
    <w:p w14:paraId="1CAC480C" w14:textId="7F80D957" w:rsidR="000E1945" w:rsidRDefault="0000000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53898202" w:history="1">
        <w:r w:rsidR="000E1945" w:rsidRPr="00073281">
          <w:rPr>
            <w:rStyle w:val="Hipervnculo"/>
            <w:i/>
            <w:iCs/>
            <w:noProof/>
          </w:rPr>
          <w:t>Ilustración 4. Diseño de Planta de Generación Solar Fotovoltaica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_Toc153898202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8</w:t>
        </w:r>
        <w:r w:rsidR="000E1945">
          <w:rPr>
            <w:noProof/>
            <w:webHidden/>
          </w:rPr>
          <w:fldChar w:fldCharType="end"/>
        </w:r>
      </w:hyperlink>
    </w:p>
    <w:p w14:paraId="1854A4D7" w14:textId="54E7CE93" w:rsidR="000E1945" w:rsidRDefault="0000000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53898203" w:history="1">
        <w:r w:rsidR="000E1945" w:rsidRPr="00073281">
          <w:rPr>
            <w:rStyle w:val="Hipervnculo"/>
            <w:noProof/>
          </w:rPr>
          <w:t>Ilustración 5. Métricas del sistema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_Toc153898203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9</w:t>
        </w:r>
        <w:r w:rsidR="000E1945">
          <w:rPr>
            <w:noProof/>
            <w:webHidden/>
          </w:rPr>
          <w:fldChar w:fldCharType="end"/>
        </w:r>
      </w:hyperlink>
    </w:p>
    <w:p w14:paraId="02449397" w14:textId="0365C51A" w:rsidR="000E1945" w:rsidRDefault="0000000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53898204" w:history="1">
        <w:r w:rsidR="000E1945" w:rsidRPr="00073281">
          <w:rPr>
            <w:rStyle w:val="Hipervnculo"/>
            <w:noProof/>
          </w:rPr>
          <w:t>Ilustración 6. Generación específica por mes.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_Toc153898204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10</w:t>
        </w:r>
        <w:r w:rsidR="000E1945">
          <w:rPr>
            <w:noProof/>
            <w:webHidden/>
          </w:rPr>
          <w:fldChar w:fldCharType="end"/>
        </w:r>
      </w:hyperlink>
    </w:p>
    <w:p w14:paraId="1BDEC646" w14:textId="22731ADA" w:rsidR="000E1945" w:rsidRDefault="0000000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53898205" w:history="1">
        <w:r w:rsidR="000E1945" w:rsidRPr="00073281">
          <w:rPr>
            <w:rStyle w:val="Hipervnculo"/>
            <w:noProof/>
          </w:rPr>
          <w:t>Ilustración 7. Diseño final para la Secretaría Distrital de Salud</w:t>
        </w:r>
        <w:r w:rsidR="000E1945">
          <w:rPr>
            <w:noProof/>
            <w:webHidden/>
          </w:rPr>
          <w:tab/>
        </w:r>
        <w:r w:rsidR="000E1945">
          <w:rPr>
            <w:noProof/>
            <w:webHidden/>
          </w:rPr>
          <w:fldChar w:fldCharType="begin"/>
        </w:r>
        <w:r w:rsidR="000E1945">
          <w:rPr>
            <w:noProof/>
            <w:webHidden/>
          </w:rPr>
          <w:instrText xml:space="preserve"> PAGEREF _Toc153898205 \h </w:instrText>
        </w:r>
        <w:r w:rsidR="000E1945">
          <w:rPr>
            <w:noProof/>
            <w:webHidden/>
          </w:rPr>
        </w:r>
        <w:r w:rsidR="000E1945">
          <w:rPr>
            <w:noProof/>
            <w:webHidden/>
          </w:rPr>
          <w:fldChar w:fldCharType="separate"/>
        </w:r>
        <w:r w:rsidR="000E1945">
          <w:rPr>
            <w:noProof/>
            <w:webHidden/>
          </w:rPr>
          <w:t>11</w:t>
        </w:r>
        <w:r w:rsidR="000E1945">
          <w:rPr>
            <w:noProof/>
            <w:webHidden/>
          </w:rPr>
          <w:fldChar w:fldCharType="end"/>
        </w:r>
      </w:hyperlink>
    </w:p>
    <w:p w14:paraId="5397198D" w14:textId="4C692AAC" w:rsidR="00405F88" w:rsidRPr="004B323D" w:rsidRDefault="00BC23D3" w:rsidP="00D2233D">
      <w:r>
        <w:fldChar w:fldCharType="end"/>
      </w:r>
    </w:p>
    <w:p w14:paraId="120433E6" w14:textId="66DE777E" w:rsidR="00D2233D" w:rsidRPr="00C82A0A" w:rsidRDefault="001F4C46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63" w:name="_Toc149309026"/>
      <w:r w:rsidRPr="00405F88">
        <w:rPr>
          <w:rFonts w:ascii="Barlow Condensed Medium" w:hAnsi="Barlow Condensed Medium"/>
          <w:color w:val="1B9E40"/>
          <w:sz w:val="36"/>
          <w:szCs w:val="36"/>
        </w:rPr>
        <w:t>Lista de tablas</w:t>
      </w:r>
      <w:bookmarkEnd w:id="63"/>
    </w:p>
    <w:p w14:paraId="13F2E97D" w14:textId="48BCC412" w:rsidR="00151005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r>
        <w:fldChar w:fldCharType="begin"/>
      </w:r>
      <w:r>
        <w:instrText xml:space="preserve"> TOC \h \z \c "Tabla" </w:instrText>
      </w:r>
      <w:r>
        <w:fldChar w:fldCharType="separate"/>
      </w:r>
      <w:hyperlink w:anchor="_Toc164072777" w:history="1">
        <w:r w:rsidR="00151005" w:rsidRPr="00C07CA4">
          <w:rPr>
            <w:rStyle w:val="Hipervnculo"/>
            <w:noProof/>
          </w:rPr>
          <w:t>Tabla 1. Costos estimados de la planta de generación solar fotovoltaica para la Secretaría Distrital de Salud</w:t>
        </w:r>
        <w:r w:rsidR="00151005">
          <w:rPr>
            <w:noProof/>
            <w:webHidden/>
          </w:rPr>
          <w:tab/>
        </w:r>
        <w:r w:rsidR="00151005">
          <w:rPr>
            <w:noProof/>
            <w:webHidden/>
          </w:rPr>
          <w:fldChar w:fldCharType="begin"/>
        </w:r>
        <w:r w:rsidR="00151005">
          <w:rPr>
            <w:noProof/>
            <w:webHidden/>
          </w:rPr>
          <w:instrText xml:space="preserve"> PAGEREF _Toc164072777 \h </w:instrText>
        </w:r>
        <w:r w:rsidR="00151005">
          <w:rPr>
            <w:noProof/>
            <w:webHidden/>
          </w:rPr>
        </w:r>
        <w:r w:rsidR="00151005">
          <w:rPr>
            <w:noProof/>
            <w:webHidden/>
          </w:rPr>
          <w:fldChar w:fldCharType="separate"/>
        </w:r>
        <w:r w:rsidR="00151005">
          <w:rPr>
            <w:noProof/>
            <w:webHidden/>
          </w:rPr>
          <w:t>13</w:t>
        </w:r>
        <w:r w:rsidR="00151005">
          <w:rPr>
            <w:noProof/>
            <w:webHidden/>
          </w:rPr>
          <w:fldChar w:fldCharType="end"/>
        </w:r>
      </w:hyperlink>
    </w:p>
    <w:p w14:paraId="68F4274A" w14:textId="3D7597C9" w:rsidR="00151005" w:rsidRDefault="00151005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78" w:history="1">
        <w:r w:rsidRPr="00C07CA4">
          <w:rPr>
            <w:rStyle w:val="Hipervnculo"/>
            <w:noProof/>
          </w:rPr>
          <w:t>Tabla 2. Potenciales de ahorro para la Secretaría Distrital de Salud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_Toc164072778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9943BA3" w14:textId="16578632" w:rsidR="00151005" w:rsidRDefault="00151005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2779" w:history="1">
        <w:r w:rsidRPr="00C07CA4">
          <w:rPr>
            <w:rStyle w:val="Hipervnculo"/>
            <w:noProof/>
          </w:rPr>
          <w:t>Tabla 3. Riesgos del proyecto en etapa inicial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_Toc164072779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9B898A4" w14:textId="46C0E2C9" w:rsidR="00C02E8B" w:rsidRDefault="001F4C46" w:rsidP="00AA3733">
      <w:r>
        <w:fldChar w:fldCharType="end"/>
      </w:r>
      <w:bookmarkStart w:id="64" w:name="_Toc149309027"/>
    </w:p>
    <w:p w14:paraId="12F68A48" w14:textId="7C4A0BDD" w:rsidR="00405F88" w:rsidRDefault="00405F88">
      <w:pPr>
        <w:spacing w:after="0"/>
        <w:jc w:val="left"/>
      </w:pPr>
      <w:r>
        <w:br w:type="page"/>
      </w:r>
    </w:p>
    <w:p w14:paraId="3FB61240" w14:textId="77777777" w:rsidR="00405F88" w:rsidRPr="00AA3733" w:rsidRDefault="00405F88" w:rsidP="00AA3733"/>
    <w:p w14:paraId="049F8BD9" w14:textId="0FFAF48C" w:rsidR="00BE0DC0" w:rsidRDefault="00BE0DC0" w:rsidP="00BE0DC0">
      <w:pPr>
        <w:pStyle w:val="Ttulo1"/>
        <w:rPr>
          <w:color w:val="00B050"/>
          <w:lang w:val="es-CO"/>
        </w:rPr>
      </w:pPr>
      <w:bookmarkStart w:id="65" w:name="_Toc164072705"/>
      <w:r w:rsidRPr="00281515">
        <w:rPr>
          <w:color w:val="00B050"/>
          <w:lang w:val="es-CO"/>
        </w:rPr>
        <w:t>Resumen ejecutivo</w:t>
      </w:r>
      <w:bookmarkEnd w:id="64"/>
      <w:bookmarkEnd w:id="65"/>
    </w:p>
    <w:p w14:paraId="5CBC8420" w14:textId="77777777" w:rsidR="00D12493" w:rsidRPr="00D12493" w:rsidRDefault="00D12493" w:rsidP="00D12493"/>
    <w:p w14:paraId="76AF05D2" w14:textId="002AD232" w:rsidR="005B261B" w:rsidRDefault="005B261B" w:rsidP="00BE0DC0">
      <w:r w:rsidRPr="0085006C">
        <w:t>Se realizó un análisis de recorrido de inspección en la edificación de</w:t>
      </w:r>
      <w:r>
        <w:t xml:space="preserve"> la Secretaría Distrital de Salud (</w:t>
      </w:r>
      <w:proofErr w:type="spellStart"/>
      <w:r>
        <w:t>SDS</w:t>
      </w:r>
      <w:proofErr w:type="spellEnd"/>
      <w:r>
        <w:t xml:space="preserve">) en septiembre de 2023. El </w:t>
      </w:r>
      <w:r w:rsidRPr="0085006C">
        <w:t xml:space="preserve">objetivo </w:t>
      </w:r>
      <w:r>
        <w:t xml:space="preserve">fue </w:t>
      </w:r>
      <w:r w:rsidRPr="0085006C">
        <w:t xml:space="preserve">la identificación, confirmación y evaluación de los aspectos </w:t>
      </w:r>
      <w:r>
        <w:t xml:space="preserve">eléctricos, normativos y estructurales </w:t>
      </w:r>
      <w:r w:rsidRPr="0085006C">
        <w:t>requeridos para el desarrollo de un proyecto de generación solar fotovoltaica</w:t>
      </w:r>
      <w:r>
        <w:t xml:space="preserve"> (SFV) que cumpla con los requisitos para la certificación del operador de red</w:t>
      </w:r>
      <w:r w:rsidRPr="0085006C">
        <w:t>.</w:t>
      </w:r>
    </w:p>
    <w:p w14:paraId="5D1B46CE" w14:textId="1C940C78" w:rsidR="00E058B8" w:rsidRPr="00C06C25" w:rsidRDefault="00E058B8" w:rsidP="00BE0DC0">
      <w:r w:rsidRPr="0085006C">
        <w:t xml:space="preserve">Según el área disponible en los 3 bloques de la edificación </w:t>
      </w:r>
      <w:r w:rsidR="0065165D" w:rsidRPr="0085006C">
        <w:t>(</w:t>
      </w:r>
      <w:r w:rsidR="00276949" w:rsidRPr="0085006C">
        <w:t>2.650 m</w:t>
      </w:r>
      <w:r w:rsidR="00276949" w:rsidRPr="0085006C">
        <w:rPr>
          <w:vertAlign w:val="superscript"/>
        </w:rPr>
        <w:t>2</w:t>
      </w:r>
      <w:r w:rsidR="00276949" w:rsidRPr="0085006C">
        <w:t xml:space="preserve">), </w:t>
      </w:r>
      <w:r w:rsidRPr="0085006C">
        <w:t xml:space="preserve">se </w:t>
      </w:r>
      <w:r w:rsidR="0065165D" w:rsidRPr="0085006C">
        <w:t>establec</w:t>
      </w:r>
      <w:r w:rsidR="00F61879">
        <w:t xml:space="preserve">ió </w:t>
      </w:r>
      <w:r w:rsidR="0065165D" w:rsidRPr="0085006C">
        <w:t xml:space="preserve">que es posible instalar una planta solar fotovoltaica </w:t>
      </w:r>
      <w:r w:rsidR="0003524D" w:rsidRPr="009B75CB">
        <w:t xml:space="preserve">(SFV) </w:t>
      </w:r>
      <w:r w:rsidR="0065165D" w:rsidRPr="009B75CB">
        <w:t xml:space="preserve">de </w:t>
      </w:r>
      <w:r w:rsidR="003E72FF" w:rsidRPr="009B75CB">
        <w:t>30</w:t>
      </w:r>
      <w:r w:rsidR="00A94786" w:rsidRPr="009B75CB">
        <w:t xml:space="preserve">9,6 kWp compuesta por 480 paneles solares de 645 Wp cada </w:t>
      </w:r>
      <w:r w:rsidR="00412679" w:rsidRPr="009B75CB">
        <w:t>uno</w:t>
      </w:r>
      <w:r w:rsidR="00412679" w:rsidRPr="0085006C">
        <w:t xml:space="preserve"> </w:t>
      </w:r>
      <w:r w:rsidR="00A94786" w:rsidRPr="0085006C">
        <w:t xml:space="preserve">y </w:t>
      </w:r>
      <w:r w:rsidR="00734E3F">
        <w:t>dos</w:t>
      </w:r>
      <w:r w:rsidR="00A94786" w:rsidRPr="0085006C">
        <w:t xml:space="preserve"> inversores solares de </w:t>
      </w:r>
      <w:r w:rsidR="0089293C" w:rsidRPr="0085006C">
        <w:t>125</w:t>
      </w:r>
      <w:r w:rsidR="000A5106" w:rsidRPr="0085006C">
        <w:t xml:space="preserve"> kWp</w:t>
      </w:r>
      <w:r w:rsidR="0089293C" w:rsidRPr="0085006C">
        <w:t>.</w:t>
      </w:r>
      <w:r w:rsidR="00886631" w:rsidRPr="0085006C">
        <w:t xml:space="preserve"> Esta planta p</w:t>
      </w:r>
      <w:r w:rsidR="00957E72">
        <w:t>odría</w:t>
      </w:r>
      <w:r w:rsidR="00886631" w:rsidRPr="0085006C">
        <w:t xml:space="preserve"> generar cerca </w:t>
      </w:r>
      <w:r w:rsidR="00E27F91" w:rsidRPr="00C06C25">
        <w:t>de 4</w:t>
      </w:r>
      <w:r w:rsidR="00734E3F">
        <w:t>20.9</w:t>
      </w:r>
      <w:r w:rsidR="00E27F91" w:rsidRPr="00C06C25">
        <w:t xml:space="preserve">00 kWh anuales, lo que representaría un ahorro significativo en el consumo de energía eléctrica de la </w:t>
      </w:r>
      <w:proofErr w:type="spellStart"/>
      <w:r w:rsidR="00E27F91" w:rsidRPr="00C06C25">
        <w:t>SDS</w:t>
      </w:r>
      <w:proofErr w:type="spellEnd"/>
      <w:r w:rsidR="00E27F91" w:rsidRPr="00C06C25">
        <w:t xml:space="preserve">, cubriendo hasta un </w:t>
      </w:r>
      <w:r w:rsidR="0003524D">
        <w:t>70</w:t>
      </w:r>
      <w:r w:rsidR="00E27F91" w:rsidRPr="00C06C25">
        <w:t>% de su demanda en las horas pico de sol y un 1</w:t>
      </w:r>
      <w:r w:rsidR="0003524D">
        <w:t>5</w:t>
      </w:r>
      <w:r w:rsidR="00E27F91" w:rsidRPr="00C06C25">
        <w:t>% en promedio</w:t>
      </w:r>
      <w:r w:rsidR="00734E3F">
        <w:t xml:space="preserve"> de su consumo general</w:t>
      </w:r>
      <w:r w:rsidR="00E27F91" w:rsidRPr="00C06C25">
        <w:t>.</w:t>
      </w:r>
    </w:p>
    <w:p w14:paraId="14492457" w14:textId="7EA35D54" w:rsidR="0003080D" w:rsidRPr="0085006C" w:rsidRDefault="004E76B7" w:rsidP="00BE0DC0">
      <w:pPr>
        <w:rPr>
          <w:color w:val="000000" w:themeColor="text1"/>
        </w:rPr>
      </w:pPr>
      <w:r w:rsidRPr="00C06C25">
        <w:rPr>
          <w:color w:val="000000" w:themeColor="text1"/>
        </w:rPr>
        <w:t>Por la generación de energía eléctrica de la planta solar propuesta</w:t>
      </w:r>
      <w:r w:rsidR="00957E72">
        <w:rPr>
          <w:color w:val="000000" w:themeColor="text1"/>
        </w:rPr>
        <w:t>,</w:t>
      </w:r>
      <w:r w:rsidRPr="00C06C25">
        <w:rPr>
          <w:color w:val="000000" w:themeColor="text1"/>
        </w:rPr>
        <w:t xml:space="preserve"> se lograrían reducir aproximadamente </w:t>
      </w:r>
      <w:r w:rsidR="00AE1C50">
        <w:rPr>
          <w:color w:val="000000" w:themeColor="text1"/>
        </w:rPr>
        <w:t>20</w:t>
      </w:r>
      <w:r w:rsidR="00E34DF2">
        <w:rPr>
          <w:color w:val="000000" w:themeColor="text1"/>
        </w:rPr>
        <w:t>8</w:t>
      </w:r>
      <w:r w:rsidRPr="00C06C25">
        <w:rPr>
          <w:color w:val="000000" w:themeColor="text1"/>
        </w:rPr>
        <w:t xml:space="preserve"> toneladas de CO</w:t>
      </w:r>
      <w:r w:rsidRPr="00C06C25">
        <w:rPr>
          <w:color w:val="000000" w:themeColor="text1"/>
          <w:vertAlign w:val="subscript"/>
        </w:rPr>
        <w:t>2</w:t>
      </w:r>
      <w:r w:rsidRPr="00C06C25">
        <w:rPr>
          <w:color w:val="000000" w:themeColor="text1"/>
        </w:rPr>
        <w:t xml:space="preserve"> cada año, el equivalente también a plantar </w:t>
      </w:r>
      <w:r w:rsidR="00AE1C50">
        <w:rPr>
          <w:color w:val="000000" w:themeColor="text1"/>
        </w:rPr>
        <w:t>6.916</w:t>
      </w:r>
      <w:r w:rsidRPr="00C06C25">
        <w:rPr>
          <w:color w:val="000000" w:themeColor="text1"/>
        </w:rPr>
        <w:t xml:space="preserve"> árboles.</w:t>
      </w:r>
    </w:p>
    <w:p w14:paraId="4102419D" w14:textId="698FB8FB" w:rsidR="00886631" w:rsidRPr="0085006C" w:rsidRDefault="00886631" w:rsidP="00BE0DC0">
      <w:r w:rsidRPr="0085006C">
        <w:t>La inversión requerida para la planta solar fotovoltaica se estima en $ 1.</w:t>
      </w:r>
      <w:r w:rsidR="00734E3F">
        <w:t>12</w:t>
      </w:r>
      <w:r w:rsidR="0003524D">
        <w:t>2</w:t>
      </w:r>
      <w:r w:rsidR="00734E3F">
        <w:t xml:space="preserve"> millones de pesos colombianos</w:t>
      </w:r>
      <w:r w:rsidRPr="0085006C">
        <w:t xml:space="preserve"> </w:t>
      </w:r>
      <w:r w:rsidR="00734E3F">
        <w:t>(</w:t>
      </w:r>
      <w:r w:rsidRPr="0085006C">
        <w:t>MCOP</w:t>
      </w:r>
      <w:r w:rsidR="00734E3F">
        <w:t>)</w:t>
      </w:r>
      <w:r w:rsidR="00303183" w:rsidRPr="0085006C">
        <w:t>, que con un ahorro en costos energéticos anuales de</w:t>
      </w:r>
      <w:r w:rsidR="004E76B7" w:rsidRPr="0085006C">
        <w:t xml:space="preserve"> aproximadamente</w:t>
      </w:r>
      <w:r w:rsidR="00303183" w:rsidRPr="0085006C">
        <w:t xml:space="preserve"> </w:t>
      </w:r>
      <w:r w:rsidR="0003080D" w:rsidRPr="0085006C">
        <w:t>$</w:t>
      </w:r>
      <w:r w:rsidR="00B50C7D">
        <w:t xml:space="preserve"> </w:t>
      </w:r>
      <w:r w:rsidR="00734E3F">
        <w:t>209</w:t>
      </w:r>
      <w:r w:rsidR="0003080D" w:rsidRPr="0085006C">
        <w:t xml:space="preserve"> MCOP</w:t>
      </w:r>
      <w:r w:rsidR="004E76B7" w:rsidRPr="0085006C">
        <w:t xml:space="preserve">, </w:t>
      </w:r>
      <w:r w:rsidR="00E76E77">
        <w:t xml:space="preserve">el </w:t>
      </w:r>
      <w:r w:rsidR="005E1839" w:rsidRPr="0085006C">
        <w:t xml:space="preserve">periodo simple de recuperación de la inversión </w:t>
      </w:r>
      <w:r w:rsidR="00E76E77">
        <w:t xml:space="preserve">sería </w:t>
      </w:r>
      <w:r w:rsidR="005E1839" w:rsidRPr="0085006C">
        <w:t xml:space="preserve">de cerca de </w:t>
      </w:r>
      <w:r w:rsidR="00184474">
        <w:t>6</w:t>
      </w:r>
      <w:r w:rsidR="005E1839" w:rsidRPr="0085006C">
        <w:t xml:space="preserve"> años.</w:t>
      </w:r>
      <w:r w:rsidR="00F9046B">
        <w:t xml:space="preserve"> </w:t>
      </w:r>
      <w:r w:rsidR="00DE5AC4" w:rsidRPr="00DE5AC4">
        <w:t xml:space="preserve">El </w:t>
      </w:r>
      <w:proofErr w:type="spellStart"/>
      <w:r w:rsidR="00DE5AC4" w:rsidRPr="00DE5AC4">
        <w:t>LCOE</w:t>
      </w:r>
      <w:proofErr w:type="spellEnd"/>
      <w:r w:rsidR="00DE5AC4" w:rsidRPr="00DE5AC4">
        <w:t xml:space="preserve"> estimado de la SFV es de aproximadamente $ </w:t>
      </w:r>
      <w:r w:rsidR="00F67099">
        <w:t>181</w:t>
      </w:r>
      <w:r w:rsidR="00DE5AC4" w:rsidRPr="00DE5AC4">
        <w:t xml:space="preserve"> COP/kWh, mientras que actualmente el valor del kWh de la red eléctrica es de $ 6</w:t>
      </w:r>
      <w:r w:rsidR="00E80616">
        <w:t>5</w:t>
      </w:r>
      <w:r w:rsidR="00DE5AC4" w:rsidRPr="00DE5AC4">
        <w:t>0 COP.</w:t>
      </w:r>
    </w:p>
    <w:p w14:paraId="40175AA7" w14:textId="77777777" w:rsidR="004D3276" w:rsidRDefault="004D3276" w:rsidP="005E1839">
      <w:pPr>
        <w:pStyle w:val="Ttulo1"/>
        <w:rPr>
          <w:color w:val="00B050"/>
          <w:lang w:val="es-CO"/>
        </w:rPr>
      </w:pPr>
      <w:bookmarkStart w:id="66" w:name="_Toc149309028"/>
    </w:p>
    <w:p w14:paraId="7AB0F1A1" w14:textId="77777777" w:rsidR="0041201E" w:rsidRPr="0085006C" w:rsidRDefault="0041201E" w:rsidP="00C84C7F">
      <w:pPr>
        <w:sectPr w:rsidR="0041201E" w:rsidRPr="0085006C" w:rsidSect="00951910">
          <w:footerReference w:type="even" r:id="rId15"/>
          <w:footerReference w:type="default" r:id="rId16"/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</w:p>
    <w:p w14:paraId="4424A12E" w14:textId="5A4741B7" w:rsidR="00E248A9" w:rsidRPr="004B323D" w:rsidRDefault="00BE0DC0" w:rsidP="00E566DE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67" w:name="_Toc164072706"/>
      <w:r w:rsidRPr="004B323D">
        <w:rPr>
          <w:color w:val="00B050"/>
          <w:lang w:val="es-CO"/>
        </w:rPr>
        <w:lastRenderedPageBreak/>
        <w:t>Generalidades</w:t>
      </w:r>
      <w:bookmarkEnd w:id="66"/>
      <w:bookmarkEnd w:id="67"/>
    </w:p>
    <w:p w14:paraId="55148EA3" w14:textId="46634313" w:rsidR="00E566DE" w:rsidRPr="004B323D" w:rsidRDefault="00E566DE" w:rsidP="0085006C"/>
    <w:p w14:paraId="03FBF4FC" w14:textId="4276499C" w:rsidR="00492DEB" w:rsidRPr="004B323D" w:rsidRDefault="00AE1D08" w:rsidP="00492DEB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68" w:name="_Toc152322314"/>
      <w:bookmarkStart w:id="69" w:name="_Toc152322315"/>
      <w:bookmarkStart w:id="70" w:name="_Toc152322316"/>
      <w:bookmarkStart w:id="71" w:name="_Toc149309030"/>
      <w:bookmarkStart w:id="72" w:name="_Toc164072707"/>
      <w:bookmarkEnd w:id="68"/>
      <w:bookmarkEnd w:id="69"/>
      <w:bookmarkEnd w:id="70"/>
      <w:r w:rsidRPr="004B323D">
        <w:rPr>
          <w:color w:val="000000" w:themeColor="text1"/>
        </w:rPr>
        <w:t>Objetivo</w:t>
      </w:r>
      <w:bookmarkEnd w:id="71"/>
      <w:bookmarkEnd w:id="72"/>
    </w:p>
    <w:p w14:paraId="2B68FEA9" w14:textId="3817E4F1" w:rsidR="007F7A8E" w:rsidRDefault="007F7A8E" w:rsidP="007F7A8E">
      <w:r w:rsidRPr="009B19B2">
        <w:t>Presentar la propuesta de diseño para una planta solar fotovoltaica en las instalaciones de</w:t>
      </w:r>
      <w:r>
        <w:t xml:space="preserve"> la Secretaría Distrital de Salud (</w:t>
      </w:r>
      <w:proofErr w:type="spellStart"/>
      <w:r>
        <w:t>SDS</w:t>
      </w:r>
      <w:proofErr w:type="spellEnd"/>
      <w:r>
        <w:t>)</w:t>
      </w:r>
      <w:r w:rsidRPr="009B19B2">
        <w:t>, basada en la información recopilada durante la visita de inspección y los datos suministrados por la Entidad.</w:t>
      </w:r>
    </w:p>
    <w:p w14:paraId="389E2060" w14:textId="77777777" w:rsidR="00247DF3" w:rsidRPr="004B323D" w:rsidRDefault="00247DF3" w:rsidP="00AE1D08"/>
    <w:p w14:paraId="650397FD" w14:textId="0ABDF20F" w:rsidR="00247DF3" w:rsidRPr="004B323D" w:rsidRDefault="00247DF3" w:rsidP="00BB3F6D">
      <w:pPr>
        <w:pStyle w:val="Ttulo3"/>
        <w:numPr>
          <w:ilvl w:val="2"/>
          <w:numId w:val="8"/>
        </w:numPr>
      </w:pPr>
      <w:bookmarkStart w:id="73" w:name="_Toc149309031"/>
      <w:bookmarkStart w:id="74" w:name="_Toc164072708"/>
      <w:r w:rsidRPr="008220A8">
        <w:rPr>
          <w:color w:val="000000" w:themeColor="text1"/>
        </w:rPr>
        <w:t>Objetivos específicos</w:t>
      </w:r>
      <w:bookmarkEnd w:id="73"/>
      <w:bookmarkEnd w:id="74"/>
    </w:p>
    <w:p w14:paraId="0EC53409" w14:textId="1DE9193A" w:rsidR="00515007" w:rsidRDefault="00515007" w:rsidP="00515007">
      <w:pPr>
        <w:pStyle w:val="Prrafodelista"/>
        <w:numPr>
          <w:ilvl w:val="0"/>
          <w:numId w:val="10"/>
        </w:numPr>
      </w:pPr>
      <w:r>
        <w:t>Presentar los resultados de la visita de inspección realizada a la edificación.</w:t>
      </w:r>
    </w:p>
    <w:p w14:paraId="0B93355F" w14:textId="62C7318F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Modelar mediante el</w:t>
      </w:r>
      <w:r w:rsidR="00AB34F8" w:rsidRPr="004B323D">
        <w:t xml:space="preserve"> </w:t>
      </w:r>
      <w:r w:rsidR="000E3CDC" w:rsidRPr="004B323D">
        <w:t>software</w:t>
      </w:r>
      <w:r w:rsidR="00AB34F8" w:rsidRPr="004B323D">
        <w:t xml:space="preserve"> </w:t>
      </w:r>
      <w:proofErr w:type="spellStart"/>
      <w:r w:rsidR="00AB34F8" w:rsidRPr="004B323D">
        <w:t>Helioscope</w:t>
      </w:r>
      <w:proofErr w:type="spellEnd"/>
      <w:r w:rsidR="00AB34F8" w:rsidRPr="004B323D">
        <w:t xml:space="preserve"> </w:t>
      </w:r>
      <w:r w:rsidRPr="004B323D">
        <w:t>la solución solar fotovoltaica: cantidad de paneles solares, inversores, cableado y conexiones.</w:t>
      </w:r>
    </w:p>
    <w:p w14:paraId="07F80E5D" w14:textId="6C8A0C9B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Calcular el</w:t>
      </w:r>
      <w:r w:rsidR="00CF225F" w:rsidRPr="004B323D">
        <w:t xml:space="preserve"> porcentaje de cobertura energética del sistema de generación solar fotovoltaica sobre la demanda de la edificación.</w:t>
      </w:r>
    </w:p>
    <w:p w14:paraId="021AD831" w14:textId="38B36D7C" w:rsidR="0069773B" w:rsidRPr="00AA3733" w:rsidRDefault="00887702" w:rsidP="0069773B">
      <w:pPr>
        <w:pStyle w:val="Prrafodelista"/>
        <w:numPr>
          <w:ilvl w:val="0"/>
          <w:numId w:val="10"/>
        </w:numPr>
        <w:rPr>
          <w:color w:val="000000" w:themeColor="text1"/>
        </w:rPr>
      </w:pPr>
      <w:bookmarkStart w:id="75" w:name="_Hlk151295507"/>
      <w:r w:rsidRPr="00AA3733">
        <w:rPr>
          <w:color w:val="000000" w:themeColor="text1"/>
        </w:rPr>
        <w:t>Obtener</w:t>
      </w:r>
      <w:r w:rsidR="004B2067" w:rsidRPr="00AA3733">
        <w:rPr>
          <w:color w:val="000000" w:themeColor="text1"/>
        </w:rPr>
        <w:t xml:space="preserve"> el potencial de ahorro</w:t>
      </w:r>
      <w:r w:rsidR="00C83ECD" w:rsidRPr="00AA3733">
        <w:rPr>
          <w:color w:val="000000" w:themeColor="text1"/>
        </w:rPr>
        <w:t xml:space="preserve"> y la viabilidad económica</w:t>
      </w:r>
      <w:r w:rsidRPr="00AA3733">
        <w:rPr>
          <w:color w:val="000000" w:themeColor="text1"/>
        </w:rPr>
        <w:t xml:space="preserve"> a partir de la modelación financiera</w:t>
      </w:r>
      <w:r w:rsidR="00C83ECD" w:rsidRPr="00AA3733">
        <w:rPr>
          <w:color w:val="000000" w:themeColor="text1"/>
        </w:rPr>
        <w:t xml:space="preserve"> simple</w:t>
      </w:r>
      <w:r w:rsidRPr="00AA3733">
        <w:rPr>
          <w:color w:val="000000" w:themeColor="text1"/>
        </w:rPr>
        <w:t>.</w:t>
      </w:r>
    </w:p>
    <w:bookmarkEnd w:id="75"/>
    <w:p w14:paraId="25119A86" w14:textId="77777777" w:rsidR="001F4C46" w:rsidRPr="001F4C46" w:rsidRDefault="001F4C46" w:rsidP="001F4C46">
      <w:pPr>
        <w:pStyle w:val="Prrafodelista"/>
      </w:pPr>
    </w:p>
    <w:p w14:paraId="0C9F8530" w14:textId="222D0A42" w:rsidR="00E248A9" w:rsidRPr="004B323D" w:rsidRDefault="0069773B" w:rsidP="001E72B8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6" w:name="_Toc149309032"/>
      <w:bookmarkStart w:id="77" w:name="_Toc164072709"/>
      <w:r w:rsidRPr="004B323D">
        <w:rPr>
          <w:color w:val="000000" w:themeColor="text1"/>
        </w:rPr>
        <w:t>Alcance</w:t>
      </w:r>
      <w:bookmarkEnd w:id="76"/>
      <w:bookmarkEnd w:id="77"/>
    </w:p>
    <w:p w14:paraId="61C69D64" w14:textId="0E9D64B1" w:rsidR="00665CFB" w:rsidRPr="00AA3733" w:rsidRDefault="00665CFB" w:rsidP="00665CFB">
      <w:pPr>
        <w:ind w:left="360"/>
        <w:rPr>
          <w:color w:val="000000" w:themeColor="text1"/>
        </w:rPr>
      </w:pPr>
      <w:r w:rsidRPr="00AA3733">
        <w:rPr>
          <w:color w:val="000000" w:themeColor="text1"/>
        </w:rPr>
        <w:t xml:space="preserve">El alcance físico de la inspección de recorrido se desarrolla en las instalaciones del edificio de la Secretaría Distrital de Salud ubicado en la </w:t>
      </w:r>
      <w:proofErr w:type="spellStart"/>
      <w:r w:rsidRPr="00AA3733">
        <w:rPr>
          <w:color w:val="000000" w:themeColor="text1"/>
        </w:rPr>
        <w:t>Cra</w:t>
      </w:r>
      <w:proofErr w:type="spellEnd"/>
      <w:r w:rsidRPr="00AA3733">
        <w:rPr>
          <w:color w:val="000000" w:themeColor="text1"/>
        </w:rPr>
        <w:t>. 32 #</w:t>
      </w:r>
      <w:r w:rsidR="005A1FD0">
        <w:rPr>
          <w:color w:val="000000" w:themeColor="text1"/>
        </w:rPr>
        <w:t xml:space="preserve"> </w:t>
      </w:r>
      <w:r w:rsidRPr="00AA3733">
        <w:rPr>
          <w:color w:val="000000" w:themeColor="text1"/>
        </w:rPr>
        <w:t>12 - 81. Este edificio se compone de</w:t>
      </w:r>
      <w:r w:rsidR="00E129CC" w:rsidRPr="00AA3733">
        <w:rPr>
          <w:color w:val="000000" w:themeColor="text1"/>
        </w:rPr>
        <w:t xml:space="preserve"> cuatro </w:t>
      </w:r>
      <w:r w:rsidR="00955A1A" w:rsidRPr="00AA3733">
        <w:rPr>
          <w:color w:val="000000" w:themeColor="text1"/>
        </w:rPr>
        <w:t>bloque</w:t>
      </w:r>
      <w:r w:rsidRPr="00AA3733">
        <w:rPr>
          <w:color w:val="000000" w:themeColor="text1"/>
        </w:rPr>
        <w:t xml:space="preserve">s con múltiples áreas funcionales, incluyendo </w:t>
      </w:r>
      <w:r w:rsidR="00955A1A" w:rsidRPr="00AA3733">
        <w:rPr>
          <w:color w:val="000000" w:themeColor="text1"/>
        </w:rPr>
        <w:t>área administrativa y almacenamiento criogenizado de muestras clínicas</w:t>
      </w:r>
      <w:r w:rsidRPr="00AA3733">
        <w:rPr>
          <w:color w:val="000000" w:themeColor="text1"/>
        </w:rPr>
        <w:t xml:space="preserve">. </w:t>
      </w:r>
      <w:r w:rsidR="000179EB" w:rsidRPr="00AA3733">
        <w:rPr>
          <w:color w:val="000000" w:themeColor="text1"/>
        </w:rPr>
        <w:t xml:space="preserve">La subestación eléctrica </w:t>
      </w:r>
      <w:r w:rsidR="001F4C46" w:rsidRPr="00AA3733">
        <w:rPr>
          <w:color w:val="000000" w:themeColor="text1"/>
        </w:rPr>
        <w:t>está</w:t>
      </w:r>
      <w:r w:rsidR="000179EB" w:rsidRPr="00AA3733">
        <w:rPr>
          <w:color w:val="000000" w:themeColor="text1"/>
        </w:rPr>
        <w:t xml:space="preserve"> ubicada en el sótano con seguridad bajo llave</w:t>
      </w:r>
      <w:r w:rsidR="00362BB6" w:rsidRPr="00AA3733">
        <w:rPr>
          <w:color w:val="000000" w:themeColor="text1"/>
        </w:rPr>
        <w:t>,</w:t>
      </w:r>
      <w:r w:rsidR="000179EB" w:rsidRPr="00AA3733">
        <w:rPr>
          <w:color w:val="000000" w:themeColor="text1"/>
        </w:rPr>
        <w:t xml:space="preserve"> </w:t>
      </w:r>
      <w:r w:rsidR="00F67373" w:rsidRPr="00AA3733">
        <w:rPr>
          <w:color w:val="000000" w:themeColor="text1"/>
        </w:rPr>
        <w:t xml:space="preserve">que consta de </w:t>
      </w:r>
      <w:r w:rsidR="00887702" w:rsidRPr="00AA3733">
        <w:rPr>
          <w:color w:val="000000" w:themeColor="text1"/>
        </w:rPr>
        <w:t xml:space="preserve">dos </w:t>
      </w:r>
      <w:r w:rsidR="00F67373" w:rsidRPr="00AA3733">
        <w:rPr>
          <w:color w:val="000000" w:themeColor="text1"/>
        </w:rPr>
        <w:t xml:space="preserve">transformadores de 750 </w:t>
      </w:r>
      <w:proofErr w:type="spellStart"/>
      <w:r w:rsidR="00F67373" w:rsidRPr="00AA3733">
        <w:rPr>
          <w:color w:val="000000" w:themeColor="text1"/>
        </w:rPr>
        <w:t>kVA</w:t>
      </w:r>
      <w:proofErr w:type="spellEnd"/>
      <w:r w:rsidR="00F67373" w:rsidRPr="00AA3733">
        <w:rPr>
          <w:color w:val="000000" w:themeColor="text1"/>
        </w:rPr>
        <w:t xml:space="preserve"> cuyo voltaje de entrada es por media tensión a 11.400 </w:t>
      </w:r>
      <w:r w:rsidR="00734E3F">
        <w:rPr>
          <w:color w:val="000000" w:themeColor="text1"/>
        </w:rPr>
        <w:t>v</w:t>
      </w:r>
      <w:r w:rsidR="00F67373" w:rsidRPr="00AA3733">
        <w:rPr>
          <w:color w:val="000000" w:themeColor="text1"/>
        </w:rPr>
        <w:t>oltios</w:t>
      </w:r>
      <w:r w:rsidR="0003524D">
        <w:rPr>
          <w:color w:val="000000" w:themeColor="text1"/>
        </w:rPr>
        <w:t xml:space="preserve"> (V)</w:t>
      </w:r>
      <w:r w:rsidR="00F67373" w:rsidRPr="00AA3733">
        <w:rPr>
          <w:color w:val="000000" w:themeColor="text1"/>
        </w:rPr>
        <w:t xml:space="preserve">, en operación de tres </w:t>
      </w:r>
      <w:r w:rsidR="00A96EBB" w:rsidRPr="00AA3733">
        <w:rPr>
          <w:color w:val="000000" w:themeColor="text1"/>
        </w:rPr>
        <w:t>fases</w:t>
      </w:r>
      <w:r w:rsidR="00362BB6" w:rsidRPr="00AA3733">
        <w:rPr>
          <w:color w:val="000000" w:themeColor="text1"/>
        </w:rPr>
        <w:t>,</w:t>
      </w:r>
      <w:r w:rsidR="00A96EBB" w:rsidRPr="00AA3733">
        <w:rPr>
          <w:color w:val="000000" w:themeColor="text1"/>
        </w:rPr>
        <w:t xml:space="preserve"> </w:t>
      </w:r>
      <w:r w:rsidR="0085006C">
        <w:rPr>
          <w:color w:val="000000" w:themeColor="text1"/>
        </w:rPr>
        <w:t>finalizando el</w:t>
      </w:r>
      <w:r w:rsidR="0085006C" w:rsidRPr="00AA3733">
        <w:rPr>
          <w:color w:val="000000" w:themeColor="text1"/>
        </w:rPr>
        <w:t xml:space="preserve"> </w:t>
      </w:r>
      <w:r w:rsidR="00A96EBB" w:rsidRPr="00AA3733">
        <w:rPr>
          <w:color w:val="000000" w:themeColor="text1"/>
        </w:rPr>
        <w:t>ejercicio de transformación con voltajes de 220 voltios.</w:t>
      </w:r>
    </w:p>
    <w:p w14:paraId="0FC778C9" w14:textId="17270995" w:rsidR="00E84ADC" w:rsidRPr="004B323D" w:rsidRDefault="00E84ADC" w:rsidP="00665CFB">
      <w:pPr>
        <w:ind w:left="360"/>
      </w:pPr>
      <w:r w:rsidRPr="004B323D">
        <w:t>El alcance técnico del recorrido de inspección incluy</w:t>
      </w:r>
      <w:r w:rsidR="00FD2720">
        <w:t>ó</w:t>
      </w:r>
      <w:r w:rsidRPr="004B323D">
        <w:t xml:space="preserve"> los siguientes aspectos:</w:t>
      </w:r>
    </w:p>
    <w:p w14:paraId="6ED3F357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Confirmación del área disponible para el proyecto.</w:t>
      </w:r>
    </w:p>
    <w:p w14:paraId="542B54EE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estructural y soportes de la cubierta.</w:t>
      </w:r>
    </w:p>
    <w:p w14:paraId="1D65FFE9" w14:textId="0A6957AB" w:rsidR="001E72B8" w:rsidRPr="004B323D" w:rsidRDefault="00E84ADC" w:rsidP="001E72B8">
      <w:pPr>
        <w:pStyle w:val="Prrafodelista"/>
        <w:numPr>
          <w:ilvl w:val="0"/>
          <w:numId w:val="10"/>
        </w:numPr>
      </w:pPr>
      <w:r w:rsidRPr="004B323D">
        <w:t>Identificación de la f</w:t>
      </w:r>
      <w:r w:rsidR="001E72B8" w:rsidRPr="004B323D">
        <w:t>acilidad de acceso al área disponible para el proyecto.</w:t>
      </w:r>
    </w:p>
    <w:p w14:paraId="6D175220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de subestación eléctrica, parámetros de voltaje, amperaje y factor de potencia del tablero de distribución principal.</w:t>
      </w:r>
    </w:p>
    <w:p w14:paraId="32B69694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del voltaje de entrada a la edificación.</w:t>
      </w:r>
    </w:p>
    <w:p w14:paraId="21BB7679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 los transformadores de potencia y su voltaje de salida final.</w:t>
      </w:r>
    </w:p>
    <w:p w14:paraId="453E1092" w14:textId="0298B8C3" w:rsidR="003C02A7" w:rsidRDefault="00E84ADC" w:rsidP="003A720D">
      <w:pPr>
        <w:pStyle w:val="Prrafodelista"/>
        <w:numPr>
          <w:ilvl w:val="0"/>
          <w:numId w:val="10"/>
        </w:numPr>
      </w:pPr>
      <w:r w:rsidRPr="004B323D">
        <w:t>Identificación del n</w:t>
      </w:r>
      <w:r w:rsidR="001E72B8" w:rsidRPr="004B323D">
        <w:t>úmero de fases eléctricas de operación.</w:t>
      </w:r>
    </w:p>
    <w:p w14:paraId="790E9A63" w14:textId="2841B91F" w:rsidR="003C02A7" w:rsidRDefault="0085006C" w:rsidP="003C02A7">
      <w:pPr>
        <w:pStyle w:val="Prrafodelista"/>
        <w:numPr>
          <w:ilvl w:val="0"/>
          <w:numId w:val="10"/>
        </w:numPr>
      </w:pPr>
      <w:r>
        <w:t xml:space="preserve">Confirmación del </w:t>
      </w:r>
      <w:r w:rsidR="003C02A7">
        <w:t>certificado de Sismo Resistencia</w:t>
      </w:r>
      <w:r w:rsidR="00AD6EAE">
        <w:t>.</w:t>
      </w:r>
      <w:r>
        <w:t xml:space="preserve"> (No fue proporcionado por la entidad)</w:t>
      </w:r>
      <w:r w:rsidR="005A1FD0">
        <w:t>.</w:t>
      </w:r>
    </w:p>
    <w:p w14:paraId="3FF92325" w14:textId="77777777" w:rsidR="00605F3C" w:rsidRDefault="00605F3C" w:rsidP="003A720D"/>
    <w:p w14:paraId="790EA985" w14:textId="77777777" w:rsidR="00C31A78" w:rsidRDefault="00C31A78" w:rsidP="003A720D"/>
    <w:p w14:paraId="23DCC4A8" w14:textId="77777777" w:rsidR="00C31A78" w:rsidRDefault="00C31A78" w:rsidP="003A720D"/>
    <w:p w14:paraId="64943B2D" w14:textId="77777777" w:rsidR="00C31A78" w:rsidRDefault="00C31A78" w:rsidP="003A720D"/>
    <w:p w14:paraId="7CCC1A29" w14:textId="12861CD5" w:rsidR="00E248A9" w:rsidRPr="004B323D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78" w:name="_Toc149309033"/>
      <w:bookmarkStart w:id="79" w:name="_Toc164072710"/>
      <w:r w:rsidRPr="004B323D">
        <w:rPr>
          <w:color w:val="00B050"/>
          <w:lang w:val="es-CO"/>
        </w:rPr>
        <w:lastRenderedPageBreak/>
        <w:t>Área y consum</w:t>
      </w:r>
      <w:r w:rsidR="00E76FFB" w:rsidRPr="004B323D">
        <w:rPr>
          <w:color w:val="00B050"/>
          <w:lang w:val="es-CO"/>
        </w:rPr>
        <w:t>o</w:t>
      </w:r>
      <w:r w:rsidRPr="004B323D">
        <w:rPr>
          <w:color w:val="00B050"/>
          <w:lang w:val="es-CO"/>
        </w:rPr>
        <w:t xml:space="preserve"> de energía</w:t>
      </w:r>
      <w:bookmarkEnd w:id="78"/>
      <w:r w:rsidR="00051309">
        <w:rPr>
          <w:color w:val="00B050"/>
          <w:lang w:val="es-CO"/>
        </w:rPr>
        <w:t xml:space="preserve"> eléctrica</w:t>
      </w:r>
      <w:bookmarkEnd w:id="79"/>
    </w:p>
    <w:p w14:paraId="6F3856D2" w14:textId="607ED1F9" w:rsidR="00E52FEE" w:rsidRPr="004B323D" w:rsidRDefault="00C426B3" w:rsidP="00467418">
      <w:pPr>
        <w:pStyle w:val="Ttulo2"/>
        <w:numPr>
          <w:ilvl w:val="1"/>
          <w:numId w:val="8"/>
        </w:numPr>
        <w:spacing w:before="240" w:after="240"/>
        <w:ind w:left="1077"/>
        <w:rPr>
          <w:color w:val="000000" w:themeColor="text1"/>
        </w:rPr>
      </w:pPr>
      <w:bookmarkStart w:id="80" w:name="_Toc149309034"/>
      <w:bookmarkStart w:id="81" w:name="_Toc164072711"/>
      <w:r w:rsidRPr="004B323D">
        <w:rPr>
          <w:color w:val="000000" w:themeColor="text1"/>
        </w:rPr>
        <w:t>Área</w:t>
      </w:r>
      <w:bookmarkEnd w:id="80"/>
      <w:bookmarkEnd w:id="81"/>
    </w:p>
    <w:p w14:paraId="2DE67E21" w14:textId="00213281" w:rsidR="000C6897" w:rsidRPr="004B323D" w:rsidRDefault="00BD6987" w:rsidP="00C426B3">
      <w:r>
        <w:t>Durante</w:t>
      </w:r>
      <w:r w:rsidR="00C426B3" w:rsidRPr="004B323D">
        <w:t xml:space="preserve"> el recorrido de inspección </w:t>
      </w:r>
      <w:r w:rsidR="009A3E7C">
        <w:t xml:space="preserve">se evaluaron todas las posibles áreas para la instalación de los paneles solares </w:t>
      </w:r>
      <w:r w:rsidR="0094798A">
        <w:t xml:space="preserve">y </w:t>
      </w:r>
      <w:r w:rsidR="00FD2720">
        <w:t xml:space="preserve">se </w:t>
      </w:r>
      <w:r w:rsidR="0094798A">
        <w:t>descartar</w:t>
      </w:r>
      <w:r w:rsidR="0085006C">
        <w:t>on</w:t>
      </w:r>
      <w:r w:rsidR="0094798A">
        <w:t xml:space="preserve"> aquellas con </w:t>
      </w:r>
      <w:r w:rsidR="00C426B3" w:rsidRPr="004B323D">
        <w:t>obstáculos</w:t>
      </w:r>
      <w:r w:rsidR="004A68A7" w:rsidRPr="004B323D">
        <w:t xml:space="preserve"> significativos, </w:t>
      </w:r>
      <w:r w:rsidR="00C426B3" w:rsidRPr="004B323D">
        <w:t>proyecciones de sombras</w:t>
      </w:r>
      <w:r w:rsidR="004A68A7" w:rsidRPr="004B323D">
        <w:t xml:space="preserve"> y </w:t>
      </w:r>
      <w:r w:rsidR="00F05641">
        <w:t xml:space="preserve">en mal </w:t>
      </w:r>
      <w:r w:rsidR="004A68A7" w:rsidRPr="004B323D">
        <w:t>estado</w:t>
      </w:r>
      <w:r w:rsidR="00E129CC" w:rsidRPr="004B323D">
        <w:t>.</w:t>
      </w:r>
    </w:p>
    <w:p w14:paraId="45F5DC09" w14:textId="5709199B" w:rsidR="00C426B3" w:rsidRPr="004B323D" w:rsidRDefault="0001185C" w:rsidP="00C426B3">
      <w:r>
        <w:t xml:space="preserve">En </w:t>
      </w:r>
      <w:r w:rsidR="004A68A7" w:rsidRPr="004B323D">
        <w:t xml:space="preserve">la </w:t>
      </w:r>
      <w:r w:rsidR="00675C15" w:rsidRPr="004B323D">
        <w:fldChar w:fldCharType="begin"/>
      </w:r>
      <w:r w:rsidR="00675C15" w:rsidRPr="004B323D">
        <w:instrText xml:space="preserve"> REF _Ref148707320 \h </w:instrText>
      </w:r>
      <w:r w:rsidR="00675C15" w:rsidRPr="004B323D">
        <w:fldChar w:fldCharType="separate"/>
      </w:r>
      <w:r w:rsidR="003D1BC2" w:rsidRPr="004B323D">
        <w:rPr>
          <w:color w:val="000000" w:themeColor="text1"/>
        </w:rPr>
        <w:t xml:space="preserve">Ilustración </w:t>
      </w:r>
      <w:r w:rsidR="003D1BC2">
        <w:rPr>
          <w:noProof/>
          <w:color w:val="000000" w:themeColor="text1"/>
        </w:rPr>
        <w:t>1</w:t>
      </w:r>
      <w:r w:rsidR="00675C15" w:rsidRPr="004B323D">
        <w:fldChar w:fldCharType="end"/>
      </w:r>
      <w:r w:rsidR="00E129CC" w:rsidRPr="004B323D">
        <w:t xml:space="preserve"> se </w:t>
      </w:r>
      <w:r>
        <w:t xml:space="preserve">muestra </w:t>
      </w:r>
      <w:r w:rsidR="00647575">
        <w:t xml:space="preserve">una vista aérea </w:t>
      </w:r>
      <w:r w:rsidR="00E129CC" w:rsidRPr="004B323D">
        <w:t>de toda la edificación</w:t>
      </w:r>
      <w:r w:rsidR="003A3B40">
        <w:t xml:space="preserve"> con </w:t>
      </w:r>
      <w:r w:rsidR="000C6897" w:rsidRPr="004B323D">
        <w:t>los cuatro bloques que la conforman</w:t>
      </w:r>
      <w:r w:rsidR="003A3B40">
        <w:t>.</w:t>
      </w:r>
      <w:r w:rsidR="000C6897" w:rsidRPr="004B323D">
        <w:t xml:space="preserve"> </w:t>
      </w:r>
      <w:r w:rsidR="003A3B40">
        <w:t xml:space="preserve">De estos, </w:t>
      </w:r>
      <w:r w:rsidR="000C6897" w:rsidRPr="004B323D">
        <w:t xml:space="preserve">solo </w:t>
      </w:r>
      <w:r w:rsidR="00E129CC" w:rsidRPr="004B323D">
        <w:t>tres</w:t>
      </w:r>
      <w:r w:rsidR="00841278">
        <w:t xml:space="preserve"> </w:t>
      </w:r>
      <w:r w:rsidR="00E129CC" w:rsidRPr="004B323D">
        <w:t xml:space="preserve">tienen área disponible </w:t>
      </w:r>
      <w:r w:rsidR="000C6897" w:rsidRPr="004B323D">
        <w:t>y viable para el desarrollo de un proyecto de generación solar fotovoltaica</w:t>
      </w:r>
      <w:r w:rsidR="00495AA9">
        <w:t>.</w:t>
      </w:r>
      <w:r w:rsidR="000C6897" w:rsidRPr="004B323D">
        <w:t xml:space="preserve"> </w:t>
      </w:r>
      <w:r w:rsidR="00495AA9">
        <w:t>L</w:t>
      </w:r>
      <w:r w:rsidR="000C6897" w:rsidRPr="004B323D">
        <w:t>a suma total del área viable es de 2.650 m</w:t>
      </w:r>
      <w:r w:rsidR="000C6897" w:rsidRPr="004B323D">
        <w:rPr>
          <w:vertAlign w:val="superscript"/>
        </w:rPr>
        <w:t>2</w:t>
      </w:r>
      <w:r w:rsidR="00495AA9">
        <w:t xml:space="preserve">, </w:t>
      </w:r>
      <w:r w:rsidR="000C6897" w:rsidRPr="004B323D">
        <w:t>distribuida en dos bloques grandes de 1.040 m</w:t>
      </w:r>
      <w:r w:rsidR="000C6897" w:rsidRPr="004B323D">
        <w:rPr>
          <w:vertAlign w:val="superscript"/>
        </w:rPr>
        <w:t>2</w:t>
      </w:r>
      <w:r w:rsidR="000C6897" w:rsidRPr="004B323D">
        <w:t xml:space="preserve"> </w:t>
      </w:r>
      <w:r w:rsidR="00D56AF7">
        <w:t xml:space="preserve">y </w:t>
      </w:r>
      <w:r w:rsidR="000C6897" w:rsidRPr="004B323D">
        <w:t>1.108 m</w:t>
      </w:r>
      <w:r w:rsidR="000C6897" w:rsidRPr="004B323D">
        <w:rPr>
          <w:vertAlign w:val="superscript"/>
        </w:rPr>
        <w:t>2</w:t>
      </w:r>
      <w:r w:rsidR="00D56AF7">
        <w:t xml:space="preserve">, </w:t>
      </w:r>
      <w:r w:rsidR="000C6897" w:rsidRPr="004B323D">
        <w:t xml:space="preserve">y un bloque </w:t>
      </w:r>
      <w:r w:rsidR="00871A3C">
        <w:t xml:space="preserve">más </w:t>
      </w:r>
      <w:r w:rsidR="000C6897" w:rsidRPr="004B323D">
        <w:t>pequeño de 502 m</w:t>
      </w:r>
      <w:r w:rsidR="000C6897" w:rsidRPr="004B323D">
        <w:rPr>
          <w:vertAlign w:val="superscript"/>
        </w:rPr>
        <w:t>2</w:t>
      </w:r>
      <w:r w:rsidR="000C6897" w:rsidRPr="004B323D">
        <w:t>.</w:t>
      </w:r>
    </w:p>
    <w:p w14:paraId="094D9B4C" w14:textId="12581673" w:rsidR="004A68A7" w:rsidRPr="004B323D" w:rsidRDefault="00766BB4" w:rsidP="00C426B3">
      <w:commentRangeStart w:id="82"/>
      <w:r w:rsidRPr="004B323D">
        <w:rPr>
          <w:noProof/>
        </w:rPr>
        <w:drawing>
          <wp:anchor distT="0" distB="0" distL="114300" distR="114300" simplePos="0" relativeHeight="251658244" behindDoc="0" locked="0" layoutInCell="1" allowOverlap="1" wp14:anchorId="3BA45DA0" wp14:editId="2A8B4278">
            <wp:simplePos x="0" y="0"/>
            <wp:positionH relativeFrom="margin">
              <wp:align>center</wp:align>
            </wp:positionH>
            <wp:positionV relativeFrom="paragraph">
              <wp:posOffset>8890</wp:posOffset>
            </wp:positionV>
            <wp:extent cx="3348990" cy="2689860"/>
            <wp:effectExtent l="0" t="0" r="3810" b="0"/>
            <wp:wrapSquare wrapText="bothSides"/>
            <wp:docPr id="254839078" name="Imagen 254839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839078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899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End w:id="82"/>
      <w:r w:rsidR="00E24A9A">
        <w:rPr>
          <w:rStyle w:val="Refdecomentario"/>
        </w:rPr>
        <w:commentReference w:id="82"/>
      </w:r>
    </w:p>
    <w:p w14:paraId="4316FCFE" w14:textId="329CC21E" w:rsidR="004A68A7" w:rsidRPr="004B323D" w:rsidRDefault="004A68A7" w:rsidP="00C426B3"/>
    <w:p w14:paraId="150CBFBB" w14:textId="77777777" w:rsidR="00E248A9" w:rsidRPr="004B323D" w:rsidRDefault="00E248A9" w:rsidP="00E248A9"/>
    <w:p w14:paraId="1DE4227E" w14:textId="77777777" w:rsidR="004A68A7" w:rsidRPr="004B323D" w:rsidRDefault="004A68A7" w:rsidP="00E248A9"/>
    <w:p w14:paraId="00C53E0D" w14:textId="77777777" w:rsidR="004A68A7" w:rsidRPr="004B323D" w:rsidRDefault="004A68A7" w:rsidP="00E248A9"/>
    <w:p w14:paraId="1070F741" w14:textId="77777777" w:rsidR="004A68A7" w:rsidRPr="004B323D" w:rsidRDefault="004A68A7" w:rsidP="00E248A9"/>
    <w:p w14:paraId="2B627498" w14:textId="696756B0" w:rsidR="004A68A7" w:rsidRDefault="004A68A7" w:rsidP="00E248A9"/>
    <w:p w14:paraId="4CF7E0F8" w14:textId="2698CCF2" w:rsidR="00605F3C" w:rsidRDefault="00605F3C" w:rsidP="00E248A9"/>
    <w:p w14:paraId="49AEE6F9" w14:textId="44BCD83C" w:rsidR="00605F3C" w:rsidRDefault="00605F3C" w:rsidP="00E248A9"/>
    <w:p w14:paraId="024691F1" w14:textId="3C75887C" w:rsidR="00605F3C" w:rsidRDefault="00605F3C" w:rsidP="00E248A9">
      <w:r w:rsidRPr="004B323D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24E722E8" wp14:editId="3B81B582">
                <wp:simplePos x="0" y="0"/>
                <wp:positionH relativeFrom="margin">
                  <wp:posOffset>1498984</wp:posOffset>
                </wp:positionH>
                <wp:positionV relativeFrom="paragraph">
                  <wp:posOffset>182703</wp:posOffset>
                </wp:positionV>
                <wp:extent cx="2743200" cy="635"/>
                <wp:effectExtent l="0" t="0" r="0" b="2540"/>
                <wp:wrapSquare wrapText="bothSides"/>
                <wp:docPr id="774976660" name="Cuadro de texto 7749766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FCBA758" w14:textId="0531FA95" w:rsidR="004A68A7" w:rsidRPr="004B323D" w:rsidRDefault="004A68A7" w:rsidP="00766BB4">
                            <w:pPr>
                              <w:pStyle w:val="Descripcin"/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bookmarkStart w:id="83" w:name="_Ref148707320"/>
                            <w:bookmarkStart w:id="84" w:name="_Toc153898199"/>
                            <w:r w:rsidRPr="004B323D">
                              <w:rPr>
                                <w:color w:val="000000" w:themeColor="text1"/>
                              </w:rPr>
                              <w:t xml:space="preserve">Ilustración </w:t>
                            </w:r>
                            <w:r w:rsidRPr="004B323D">
                              <w:rPr>
                                <w:color w:val="000000" w:themeColor="text1"/>
                              </w:rPr>
                              <w:fldChar w:fldCharType="begin"/>
                            </w:r>
                            <w:r w:rsidRPr="004B323D">
                              <w:rPr>
                                <w:color w:val="000000" w:themeColor="text1"/>
                              </w:rPr>
                              <w:instrText xml:space="preserve"> SEQ Ilustración \* ARABIC </w:instrText>
                            </w:r>
                            <w:r w:rsidRPr="004B323D">
                              <w:rPr>
                                <w:color w:val="000000" w:themeColor="text1"/>
                              </w:rPr>
                              <w:fldChar w:fldCharType="separate"/>
                            </w:r>
                            <w:r w:rsidR="003D1BC2">
                              <w:rPr>
                                <w:noProof/>
                                <w:color w:val="000000" w:themeColor="text1"/>
                              </w:rPr>
                              <w:t>1</w:t>
                            </w:r>
                            <w:r w:rsidRPr="004B323D">
                              <w:rPr>
                                <w:color w:val="000000" w:themeColor="text1"/>
                              </w:rPr>
                              <w:fldChar w:fldCharType="end"/>
                            </w:r>
                            <w:bookmarkEnd w:id="83"/>
                            <w:r w:rsidRPr="004B323D">
                              <w:rPr>
                                <w:color w:val="000000" w:themeColor="text1"/>
                              </w:rPr>
                              <w:t xml:space="preserve"> Edificio de la Secretaría Distrital de </w:t>
                            </w:r>
                            <w:r w:rsidR="00CB0646" w:rsidRPr="004B323D">
                              <w:rPr>
                                <w:color w:val="000000" w:themeColor="text1"/>
                              </w:rPr>
                              <w:t>Salud</w:t>
                            </w:r>
                            <w:bookmarkEnd w:id="8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4E722E8" id="_x0000_t202" coordsize="21600,21600" o:spt="202" path="m,l,21600r21600,l21600,xe">
                <v:stroke joinstyle="miter"/>
                <v:path gradientshapeok="t" o:connecttype="rect"/>
              </v:shapetype>
              <v:shape id="Cuadro de texto 774976660" o:spid="_x0000_s1027" type="#_x0000_t202" style="position:absolute;left:0;text-align:left;margin-left:118.05pt;margin-top:14.4pt;width:3in;height:.05pt;z-index:251658245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" stroked="f">
                <v:textbox style="mso-fit-shape-to-text:t" inset="0,0,0,0">
                  <w:txbxContent>
                    <w:p w14:paraId="0FCBA758" w14:textId="0531FA95" w:rsidR="004A68A7" w:rsidRPr="004B323D" w:rsidRDefault="004A68A7" w:rsidP="00766BB4">
                      <w:pPr>
                        <w:pStyle w:val="Descripcin"/>
                        <w:rPr>
                          <w:color w:val="000000" w:themeColor="text1"/>
                          <w:sz w:val="20"/>
                          <w:szCs w:val="20"/>
                        </w:rPr>
                      </w:pPr>
                      <w:bookmarkStart w:id="84" w:name="_Ref148707320"/>
                      <w:bookmarkStart w:id="85" w:name="_Toc153898199"/>
                      <w:r w:rsidRPr="004B323D">
                        <w:rPr>
                          <w:color w:val="000000" w:themeColor="text1"/>
                        </w:rPr>
                        <w:t xml:space="preserve">Ilustración </w:t>
                      </w:r>
                      <w:r w:rsidRPr="004B323D">
                        <w:rPr>
                          <w:color w:val="000000" w:themeColor="text1"/>
                        </w:rPr>
                        <w:fldChar w:fldCharType="begin"/>
                      </w:r>
                      <w:r w:rsidRPr="004B323D">
                        <w:rPr>
                          <w:color w:val="000000" w:themeColor="text1"/>
                        </w:rPr>
                        <w:instrText xml:space="preserve"> SEQ Ilustración \* ARABIC </w:instrText>
                      </w:r>
                      <w:r w:rsidRPr="004B323D">
                        <w:rPr>
                          <w:color w:val="000000" w:themeColor="text1"/>
                        </w:rPr>
                        <w:fldChar w:fldCharType="separate"/>
                      </w:r>
                      <w:r w:rsidR="003D1BC2">
                        <w:rPr>
                          <w:noProof/>
                          <w:color w:val="000000" w:themeColor="text1"/>
                        </w:rPr>
                        <w:t>1</w:t>
                      </w:r>
                      <w:r w:rsidRPr="004B323D">
                        <w:rPr>
                          <w:color w:val="000000" w:themeColor="text1"/>
                        </w:rPr>
                        <w:fldChar w:fldCharType="end"/>
                      </w:r>
                      <w:bookmarkEnd w:id="84"/>
                      <w:r w:rsidRPr="004B323D">
                        <w:rPr>
                          <w:color w:val="000000" w:themeColor="text1"/>
                        </w:rPr>
                        <w:t xml:space="preserve"> Edificio de la Secretaría Distrital de </w:t>
                      </w:r>
                      <w:r w:rsidR="00CB0646" w:rsidRPr="004B323D">
                        <w:rPr>
                          <w:color w:val="000000" w:themeColor="text1"/>
                        </w:rPr>
                        <w:t>Salud</w:t>
                      </w:r>
                      <w:bookmarkEnd w:id="85"/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B6FEDC9" w14:textId="35D5FB10" w:rsidR="00605F3C" w:rsidRDefault="00605F3C" w:rsidP="00F00149">
      <w:pPr>
        <w:jc w:val="center"/>
      </w:pPr>
    </w:p>
    <w:p w14:paraId="0CA1EC43" w14:textId="4231336D" w:rsidR="00F00149" w:rsidRDefault="00F00149" w:rsidP="00F00149">
      <w:pPr>
        <w:jc w:val="center"/>
      </w:pPr>
      <w:r>
        <w:t xml:space="preserve">Fuente: Google </w:t>
      </w:r>
      <w:proofErr w:type="spellStart"/>
      <w:r>
        <w:t>Maps</w:t>
      </w:r>
      <w:proofErr w:type="spellEnd"/>
    </w:p>
    <w:p w14:paraId="66334B43" w14:textId="77777777" w:rsidR="00F00149" w:rsidRPr="004B323D" w:rsidRDefault="00F00149" w:rsidP="00E248A9"/>
    <w:p w14:paraId="531EF758" w14:textId="213C3C87" w:rsidR="003240DF" w:rsidRDefault="000C6897" w:rsidP="00E037A5">
      <w:r w:rsidRPr="004B323D">
        <w:t xml:space="preserve">La edificación cuenta con un estudio de calidad de energía </w:t>
      </w:r>
      <w:r w:rsidR="00CE7C5F">
        <w:t xml:space="preserve">eléctrica </w:t>
      </w:r>
      <w:r w:rsidRPr="004B323D">
        <w:t>que permit</w:t>
      </w:r>
      <w:r w:rsidR="00871A3C">
        <w:t>ió</w:t>
      </w:r>
      <w:r w:rsidRPr="004B323D">
        <w:t xml:space="preserve"> obtener la información de consumos, parámetros eléctricos como la estabilidad del voltaje, presencia de armónicos</w:t>
      </w:r>
      <w:r w:rsidR="00055F52" w:rsidRPr="004B323D">
        <w:t>, frecuencia y corriente eléctrica.</w:t>
      </w:r>
      <w:r w:rsidR="003240DF" w:rsidRPr="004B323D">
        <w:t xml:space="preserve"> El consumo energético </w:t>
      </w:r>
      <w:r w:rsidR="00A57057">
        <w:t>es suministrado</w:t>
      </w:r>
      <w:r w:rsidR="003240DF" w:rsidRPr="004B323D">
        <w:t xml:space="preserve"> por dos transformadores de 750 </w:t>
      </w:r>
      <w:proofErr w:type="spellStart"/>
      <w:r w:rsidR="003240DF" w:rsidRPr="004B323D">
        <w:t>kVA</w:t>
      </w:r>
      <w:proofErr w:type="spellEnd"/>
      <w:r w:rsidR="003240DF" w:rsidRPr="004B323D">
        <w:t xml:space="preserve"> </w:t>
      </w:r>
      <w:r w:rsidR="00A732F8">
        <w:t xml:space="preserve">cada uno </w:t>
      </w:r>
      <w:r w:rsidR="00E84D2B">
        <w:t>a un factor de carga</w:t>
      </w:r>
      <w:r w:rsidR="007B6D21">
        <w:t xml:space="preserve"> </w:t>
      </w:r>
      <w:r w:rsidR="00E84D2B">
        <w:t>d</w:t>
      </w:r>
      <w:r w:rsidR="00D4361B" w:rsidRPr="004B323D">
        <w:t>e 30%</w:t>
      </w:r>
      <w:r w:rsidR="00DD508D">
        <w:t>.</w:t>
      </w:r>
    </w:p>
    <w:p w14:paraId="70A063FB" w14:textId="77777777" w:rsidR="000120FD" w:rsidRPr="004B323D" w:rsidRDefault="000120FD" w:rsidP="00E037A5"/>
    <w:p w14:paraId="6DE73CD8" w14:textId="4A043E33" w:rsidR="00D4361B" w:rsidRPr="00BC23D3" w:rsidRDefault="00BC23D3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5" w:name="_Toc149309035"/>
      <w:bookmarkStart w:id="86" w:name="_Toc164072712"/>
      <w:r>
        <w:rPr>
          <w:color w:val="000000" w:themeColor="text1"/>
        </w:rPr>
        <w:t>Consumos</w:t>
      </w:r>
      <w:bookmarkEnd w:id="85"/>
      <w:bookmarkEnd w:id="86"/>
    </w:p>
    <w:p w14:paraId="7C98186B" w14:textId="196C7835" w:rsidR="00D4361B" w:rsidRPr="004B323D" w:rsidRDefault="00D4361B" w:rsidP="00E248A9">
      <w:r w:rsidRPr="004B323D">
        <w:t xml:space="preserve">En el estudio </w:t>
      </w:r>
      <w:r w:rsidR="00DD508D">
        <w:t xml:space="preserve">de calidad de energía </w:t>
      </w:r>
      <w:r w:rsidR="00EE2E84">
        <w:t xml:space="preserve">eléctrica </w:t>
      </w:r>
      <w:r w:rsidRPr="004B323D">
        <w:t xml:space="preserve">realizado con </w:t>
      </w:r>
      <w:r w:rsidR="00EE2E84">
        <w:t>un</w:t>
      </w:r>
      <w:r w:rsidRPr="004B323D">
        <w:t xml:space="preserve"> analizador de red por la misma entidad</w:t>
      </w:r>
      <w:r w:rsidR="00EE2E84">
        <w:t>,</w:t>
      </w:r>
      <w:r w:rsidRPr="004B323D">
        <w:t xml:space="preserve"> se </w:t>
      </w:r>
      <w:r w:rsidR="00153BA8">
        <w:t>pudo</w:t>
      </w:r>
      <w:r w:rsidRPr="004B323D">
        <w:t xml:space="preserve"> identificar la potencia </w:t>
      </w:r>
      <w:r w:rsidR="00153BA8">
        <w:t xml:space="preserve">eléctrica </w:t>
      </w:r>
      <w:r w:rsidRPr="004B323D">
        <w:t>demandada por hora en un periodo de análisis de 15 días</w:t>
      </w:r>
      <w:r w:rsidR="009B6833">
        <w:t>,</w:t>
      </w:r>
      <w:r w:rsidRPr="004B323D">
        <w:t xml:space="preserve"> </w:t>
      </w:r>
      <w:r w:rsidR="00E9279E">
        <w:t xml:space="preserve">el cual se </w:t>
      </w:r>
      <w:r w:rsidR="00993B25">
        <w:t xml:space="preserve">presenta </w:t>
      </w:r>
      <w:r w:rsidRPr="004B323D">
        <w:t xml:space="preserve">en la </w:t>
      </w:r>
      <w:r w:rsidR="00330F6A" w:rsidRPr="004B323D">
        <w:fldChar w:fldCharType="begin"/>
      </w:r>
      <w:r w:rsidR="00330F6A" w:rsidRPr="004B323D">
        <w:instrText xml:space="preserve"> REF _Ref148713863 \h </w:instrText>
      </w:r>
      <w:r w:rsidR="00330F6A" w:rsidRPr="004B323D">
        <w:fldChar w:fldCharType="separate"/>
      </w:r>
      <w:r w:rsidR="00CE24D7" w:rsidRPr="004B323D">
        <w:rPr>
          <w:color w:val="000000" w:themeColor="text1"/>
        </w:rPr>
        <w:t xml:space="preserve">Ilustración </w:t>
      </w:r>
      <w:r w:rsidR="00CE24D7">
        <w:rPr>
          <w:noProof/>
          <w:color w:val="000000" w:themeColor="text1"/>
        </w:rPr>
        <w:t>2</w:t>
      </w:r>
      <w:r w:rsidR="00330F6A" w:rsidRPr="004B323D">
        <w:fldChar w:fldCharType="end"/>
      </w:r>
      <w:r w:rsidR="00330F6A" w:rsidRPr="004B323D">
        <w:t xml:space="preserve">. La potencia máxima registrada </w:t>
      </w:r>
      <w:r w:rsidR="00993B25">
        <w:t xml:space="preserve">fue </w:t>
      </w:r>
      <w:r w:rsidR="00330F6A" w:rsidRPr="004B323D">
        <w:t>de 625 kilovatios</w:t>
      </w:r>
      <w:r w:rsidR="00993B25">
        <w:t xml:space="preserve"> (kW)</w:t>
      </w:r>
      <w:r w:rsidR="00330F6A" w:rsidRPr="004B323D">
        <w:t>, con un promedio de 355 k</w:t>
      </w:r>
      <w:r w:rsidR="003A7235">
        <w:t>W</w:t>
      </w:r>
      <w:r w:rsidR="00330F6A" w:rsidRPr="004B323D">
        <w:t xml:space="preserve"> consumidos por hora</w:t>
      </w:r>
      <w:r w:rsidR="00E94352">
        <w:t>.</w:t>
      </w:r>
    </w:p>
    <w:p w14:paraId="708D9C61" w14:textId="4C195959" w:rsidR="004A68A7" w:rsidRPr="004B323D" w:rsidRDefault="00605F3C" w:rsidP="00E248A9">
      <w:r w:rsidRPr="004B323D">
        <w:rPr>
          <w:noProof/>
        </w:rPr>
        <w:lastRenderedPageBreak/>
        <w:drawing>
          <wp:anchor distT="0" distB="0" distL="114300" distR="114300" simplePos="0" relativeHeight="251658252" behindDoc="1" locked="0" layoutInCell="1" allowOverlap="1" wp14:anchorId="0BBCE234" wp14:editId="5C8A927C">
            <wp:simplePos x="0" y="0"/>
            <wp:positionH relativeFrom="column">
              <wp:posOffset>836930</wp:posOffset>
            </wp:positionH>
            <wp:positionV relativeFrom="paragraph">
              <wp:posOffset>9525</wp:posOffset>
            </wp:positionV>
            <wp:extent cx="4199255" cy="1976120"/>
            <wp:effectExtent l="0" t="0" r="0" b="5080"/>
            <wp:wrapTight wrapText="bothSides">
              <wp:wrapPolygon edited="0">
                <wp:start x="0" y="0"/>
                <wp:lineTo x="0" y="21447"/>
                <wp:lineTo x="21460" y="21447"/>
                <wp:lineTo x="21460" y="0"/>
                <wp:lineTo x="0" y="0"/>
              </wp:wrapPolygon>
            </wp:wrapTight>
            <wp:docPr id="1439097763" name="Imagen 1439097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097763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9255" cy="1976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CAA454" w14:textId="263D435B" w:rsidR="00D4361B" w:rsidRDefault="00D4361B" w:rsidP="00D4361B">
      <w:pPr>
        <w:keepNext/>
      </w:pPr>
    </w:p>
    <w:p w14:paraId="544DB399" w14:textId="77777777" w:rsidR="00E706C2" w:rsidRDefault="00E706C2" w:rsidP="00D4361B">
      <w:pPr>
        <w:keepNext/>
      </w:pPr>
    </w:p>
    <w:p w14:paraId="10F440A6" w14:textId="77777777" w:rsidR="00E706C2" w:rsidRDefault="00BB4430" w:rsidP="00D4361B">
      <w:pPr>
        <w:keepNext/>
      </w:pPr>
      <w:commentRangeStart w:id="87"/>
      <w:commentRangeStart w:id="88"/>
      <w:commentRangeEnd w:id="87"/>
      <w:r>
        <w:rPr>
          <w:rStyle w:val="Refdecomentario"/>
        </w:rPr>
        <w:commentReference w:id="87"/>
      </w:r>
      <w:commentRangeEnd w:id="88"/>
      <w:r w:rsidR="00CE24D7">
        <w:rPr>
          <w:rStyle w:val="Refdecomentario"/>
        </w:rPr>
        <w:commentReference w:id="88"/>
      </w:r>
    </w:p>
    <w:p w14:paraId="74804579" w14:textId="77777777" w:rsidR="00E706C2" w:rsidRDefault="00E706C2" w:rsidP="00D4361B">
      <w:pPr>
        <w:keepNext/>
      </w:pPr>
    </w:p>
    <w:p w14:paraId="7381C737" w14:textId="77777777" w:rsidR="00E706C2" w:rsidRDefault="00E706C2" w:rsidP="00D4361B">
      <w:pPr>
        <w:keepNext/>
      </w:pPr>
    </w:p>
    <w:p w14:paraId="74A526F2" w14:textId="77777777" w:rsidR="00E706C2" w:rsidRDefault="00E706C2" w:rsidP="00D4361B">
      <w:pPr>
        <w:keepNext/>
      </w:pPr>
    </w:p>
    <w:p w14:paraId="773086C2" w14:textId="77777777" w:rsidR="00E706C2" w:rsidRPr="004B323D" w:rsidRDefault="00E706C2" w:rsidP="00D4361B">
      <w:pPr>
        <w:keepNext/>
      </w:pPr>
    </w:p>
    <w:p w14:paraId="4B9159E1" w14:textId="290EE04B" w:rsidR="004A68A7" w:rsidRPr="004B323D" w:rsidRDefault="00D4361B" w:rsidP="00D4361B">
      <w:pPr>
        <w:pStyle w:val="Descripcin"/>
        <w:jc w:val="center"/>
        <w:rPr>
          <w:color w:val="000000" w:themeColor="text1"/>
        </w:rPr>
      </w:pPr>
      <w:bookmarkStart w:id="89" w:name="_Ref148713863"/>
      <w:bookmarkStart w:id="90" w:name="_Toc153898200"/>
      <w:r w:rsidRPr="004B323D">
        <w:rPr>
          <w:color w:val="000000" w:themeColor="text1"/>
        </w:rPr>
        <w:t xml:space="preserve">Ilustración </w:t>
      </w:r>
      <w:r w:rsidRPr="004B323D">
        <w:rPr>
          <w:color w:val="000000" w:themeColor="text1"/>
        </w:rPr>
        <w:fldChar w:fldCharType="begin"/>
      </w:r>
      <w:r w:rsidRPr="004B323D">
        <w:rPr>
          <w:color w:val="000000" w:themeColor="text1"/>
        </w:rPr>
        <w:instrText xml:space="preserve"> SEQ Ilustración \* ARABIC </w:instrText>
      </w:r>
      <w:r w:rsidRPr="004B323D">
        <w:rPr>
          <w:color w:val="000000" w:themeColor="text1"/>
        </w:rPr>
        <w:fldChar w:fldCharType="separate"/>
      </w:r>
      <w:r w:rsidR="003D1BC2">
        <w:rPr>
          <w:noProof/>
          <w:color w:val="000000" w:themeColor="text1"/>
        </w:rPr>
        <w:t>2</w:t>
      </w:r>
      <w:r w:rsidRPr="004B323D">
        <w:rPr>
          <w:color w:val="000000" w:themeColor="text1"/>
        </w:rPr>
        <w:fldChar w:fldCharType="end"/>
      </w:r>
      <w:bookmarkEnd w:id="89"/>
      <w:r w:rsidRPr="004B323D">
        <w:rPr>
          <w:color w:val="000000" w:themeColor="text1"/>
        </w:rPr>
        <w:t>. Potencia activa del tablero principal</w:t>
      </w:r>
      <w:bookmarkEnd w:id="90"/>
    </w:p>
    <w:p w14:paraId="3F088EB2" w14:textId="61E0BDB3" w:rsidR="00F00149" w:rsidRDefault="00620198" w:rsidP="00620198">
      <w:pPr>
        <w:jc w:val="center"/>
      </w:pPr>
      <w:r>
        <w:t>Fuente: Secretaría Distrital de Salud</w:t>
      </w:r>
    </w:p>
    <w:p w14:paraId="785A9880" w14:textId="77777777" w:rsidR="00620198" w:rsidRDefault="00620198" w:rsidP="00E248A9"/>
    <w:p w14:paraId="68F64FDF" w14:textId="02DF14EC" w:rsidR="00303785" w:rsidRPr="004B323D" w:rsidRDefault="00BC2019" w:rsidP="00E248A9">
      <w:r>
        <w:t xml:space="preserve">Como se muestra en </w:t>
      </w:r>
      <w:r w:rsidR="00303785" w:rsidRPr="004B323D">
        <w:t xml:space="preserve">la </w:t>
      </w:r>
      <w:r w:rsidR="00FE6DE5" w:rsidRPr="004B323D">
        <w:fldChar w:fldCharType="begin"/>
      </w:r>
      <w:r w:rsidR="00FE6DE5" w:rsidRPr="004B323D">
        <w:instrText xml:space="preserve"> REF _Ref148714466 \h </w:instrText>
      </w:r>
      <w:r w:rsidR="00FE6DE5" w:rsidRPr="004B323D">
        <w:fldChar w:fldCharType="separate"/>
      </w:r>
      <w:r w:rsidR="00CE24D7" w:rsidRPr="004B323D">
        <w:rPr>
          <w:color w:val="000000" w:themeColor="text1"/>
        </w:rPr>
        <w:t xml:space="preserve">Ilustración </w:t>
      </w:r>
      <w:r w:rsidR="00CE24D7">
        <w:rPr>
          <w:noProof/>
          <w:color w:val="000000" w:themeColor="text1"/>
        </w:rPr>
        <w:t>3</w:t>
      </w:r>
      <w:r w:rsidR="00FE6DE5" w:rsidRPr="004B323D">
        <w:fldChar w:fldCharType="end"/>
      </w:r>
      <w:r>
        <w:t>,</w:t>
      </w:r>
      <w:r w:rsidR="00FE6DE5" w:rsidRPr="004B323D">
        <w:t xml:space="preserve"> </w:t>
      </w:r>
      <w:r w:rsidR="002D3D50">
        <w:t>el consumo eléctrico diario sigue un patrón constante</w:t>
      </w:r>
      <w:r w:rsidR="00760789">
        <w:t xml:space="preserve"> los días </w:t>
      </w:r>
      <w:r w:rsidR="00E62334">
        <w:t>de semana</w:t>
      </w:r>
      <w:r w:rsidR="009B49F1">
        <w:t xml:space="preserve"> </w:t>
      </w:r>
      <w:r w:rsidR="00E62334">
        <w:t xml:space="preserve">(L-V) </w:t>
      </w:r>
      <w:r w:rsidR="009B49F1">
        <w:t>con un promedio</w:t>
      </w:r>
      <w:r w:rsidR="00DD4B3A">
        <w:t xml:space="preserve"> cercano a los 9.</w:t>
      </w:r>
      <w:r w:rsidR="00B748E4">
        <w:t>3</w:t>
      </w:r>
      <w:r w:rsidR="00DD4B3A">
        <w:t>00 kWh</w:t>
      </w:r>
      <w:r w:rsidR="00D66123">
        <w:t xml:space="preserve">. </w:t>
      </w:r>
      <w:r w:rsidR="00B612DA">
        <w:t xml:space="preserve">Los </w:t>
      </w:r>
      <w:r w:rsidR="00D66123">
        <w:t xml:space="preserve">sábados el </w:t>
      </w:r>
      <w:r w:rsidR="00B612DA">
        <w:t xml:space="preserve">consumo medio se reduce a </w:t>
      </w:r>
      <w:r w:rsidR="006150DC">
        <w:t>7.200 kWh</w:t>
      </w:r>
      <w:r w:rsidR="000058AB">
        <w:t xml:space="preserve"> y los domingos </w:t>
      </w:r>
      <w:r w:rsidR="00B612DA">
        <w:t>a</w:t>
      </w:r>
      <w:r w:rsidR="000058AB">
        <w:t xml:space="preserve"> </w:t>
      </w:r>
      <w:r w:rsidR="00A72C67">
        <w:t>6.200 kWh.</w:t>
      </w:r>
      <w:r w:rsidR="002D3D50">
        <w:t xml:space="preserve"> </w:t>
      </w:r>
    </w:p>
    <w:p w14:paraId="10DE7D6A" w14:textId="279B1AC6" w:rsidR="00303785" w:rsidRPr="004B323D" w:rsidRDefault="00FE6DE5" w:rsidP="00E248A9">
      <w:commentRangeStart w:id="91"/>
      <w:commentRangeStart w:id="92"/>
      <w:r w:rsidRPr="004B323D">
        <w:rPr>
          <w:noProof/>
        </w:rPr>
        <w:drawing>
          <wp:anchor distT="0" distB="0" distL="114300" distR="114300" simplePos="0" relativeHeight="251658246" behindDoc="1" locked="0" layoutInCell="1" allowOverlap="1" wp14:anchorId="69668C00" wp14:editId="7A1D13BD">
            <wp:simplePos x="0" y="0"/>
            <wp:positionH relativeFrom="margin">
              <wp:align>center</wp:align>
            </wp:positionH>
            <wp:positionV relativeFrom="paragraph">
              <wp:posOffset>185420</wp:posOffset>
            </wp:positionV>
            <wp:extent cx="4143375" cy="1969135"/>
            <wp:effectExtent l="0" t="0" r="9525" b="0"/>
            <wp:wrapTight wrapText="bothSides">
              <wp:wrapPolygon edited="0">
                <wp:start x="0" y="0"/>
                <wp:lineTo x="0" y="21314"/>
                <wp:lineTo x="21550" y="21314"/>
                <wp:lineTo x="21550" y="0"/>
                <wp:lineTo x="0" y="0"/>
              </wp:wrapPolygon>
            </wp:wrapTight>
            <wp:docPr id="1888313430" name="Imagen 1888313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31343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End w:id="91"/>
      <w:r w:rsidR="00947EDF">
        <w:rPr>
          <w:rStyle w:val="Refdecomentario"/>
        </w:rPr>
        <w:commentReference w:id="91"/>
      </w:r>
      <w:commentRangeEnd w:id="92"/>
      <w:r w:rsidR="00CE24D7">
        <w:rPr>
          <w:rStyle w:val="Refdecomentario"/>
        </w:rPr>
        <w:commentReference w:id="92"/>
      </w:r>
    </w:p>
    <w:p w14:paraId="77810D21" w14:textId="68372BE0" w:rsidR="00303785" w:rsidRDefault="00303785" w:rsidP="00303785">
      <w:pPr>
        <w:keepNext/>
      </w:pPr>
    </w:p>
    <w:p w14:paraId="585B6EC6" w14:textId="77777777" w:rsidR="00E706C2" w:rsidRDefault="00E706C2" w:rsidP="00303785">
      <w:pPr>
        <w:keepNext/>
      </w:pPr>
    </w:p>
    <w:p w14:paraId="4D9B072B" w14:textId="77777777" w:rsidR="00E706C2" w:rsidRDefault="00E706C2" w:rsidP="00303785">
      <w:pPr>
        <w:keepNext/>
      </w:pPr>
    </w:p>
    <w:p w14:paraId="33272B43" w14:textId="77777777" w:rsidR="00E706C2" w:rsidRDefault="00E706C2" w:rsidP="00303785">
      <w:pPr>
        <w:keepNext/>
      </w:pPr>
    </w:p>
    <w:p w14:paraId="01A6CA49" w14:textId="77777777" w:rsidR="00E706C2" w:rsidRDefault="00E706C2" w:rsidP="00303785">
      <w:pPr>
        <w:keepNext/>
      </w:pPr>
    </w:p>
    <w:p w14:paraId="552FDFBA" w14:textId="77777777" w:rsidR="00E706C2" w:rsidRDefault="00E706C2" w:rsidP="00303785">
      <w:pPr>
        <w:keepNext/>
      </w:pPr>
    </w:p>
    <w:p w14:paraId="73A58504" w14:textId="77777777" w:rsidR="00E706C2" w:rsidRPr="004B323D" w:rsidRDefault="00E706C2" w:rsidP="00303785">
      <w:pPr>
        <w:keepNext/>
      </w:pPr>
    </w:p>
    <w:p w14:paraId="1AF1BFA8" w14:textId="4F65EADC" w:rsidR="00D4361B" w:rsidRDefault="00303785" w:rsidP="00FE6DE5">
      <w:pPr>
        <w:pStyle w:val="Descripcin"/>
        <w:jc w:val="center"/>
        <w:rPr>
          <w:color w:val="000000" w:themeColor="text1"/>
        </w:rPr>
      </w:pPr>
      <w:bookmarkStart w:id="93" w:name="_Ref148714466"/>
      <w:bookmarkStart w:id="94" w:name="_Toc153898201"/>
      <w:r w:rsidRPr="004B323D">
        <w:rPr>
          <w:color w:val="000000" w:themeColor="text1"/>
        </w:rPr>
        <w:t xml:space="preserve">Ilustración </w:t>
      </w:r>
      <w:r w:rsidRPr="004B323D">
        <w:rPr>
          <w:color w:val="000000" w:themeColor="text1"/>
        </w:rPr>
        <w:fldChar w:fldCharType="begin"/>
      </w:r>
      <w:r w:rsidRPr="004B323D">
        <w:rPr>
          <w:color w:val="000000" w:themeColor="text1"/>
        </w:rPr>
        <w:instrText xml:space="preserve"> SEQ Ilustración \* ARABIC </w:instrText>
      </w:r>
      <w:r w:rsidRPr="004B323D">
        <w:rPr>
          <w:color w:val="000000" w:themeColor="text1"/>
        </w:rPr>
        <w:fldChar w:fldCharType="separate"/>
      </w:r>
      <w:r w:rsidR="00CE24D7">
        <w:rPr>
          <w:noProof/>
          <w:color w:val="000000" w:themeColor="text1"/>
        </w:rPr>
        <w:t>3</w:t>
      </w:r>
      <w:r w:rsidRPr="004B323D">
        <w:rPr>
          <w:color w:val="000000" w:themeColor="text1"/>
        </w:rPr>
        <w:fldChar w:fldCharType="end"/>
      </w:r>
      <w:bookmarkEnd w:id="93"/>
      <w:r w:rsidRPr="004B323D">
        <w:rPr>
          <w:color w:val="000000" w:themeColor="text1"/>
        </w:rPr>
        <w:t>. Registro de consumo por día</w:t>
      </w:r>
      <w:r w:rsidR="00FE6DE5" w:rsidRPr="004B323D">
        <w:rPr>
          <w:color w:val="000000" w:themeColor="text1"/>
        </w:rPr>
        <w:t>.</w:t>
      </w:r>
      <w:bookmarkEnd w:id="94"/>
    </w:p>
    <w:p w14:paraId="5EAFA9ED" w14:textId="77777777" w:rsidR="00CE24D7" w:rsidRDefault="00CE24D7" w:rsidP="00CE24D7">
      <w:pPr>
        <w:jc w:val="center"/>
      </w:pPr>
      <w:r>
        <w:t>Fuente: Secretaría Distrital de Salud</w:t>
      </w:r>
    </w:p>
    <w:p w14:paraId="4176088A" w14:textId="77777777" w:rsidR="00CE24D7" w:rsidRDefault="00CE24D7" w:rsidP="00E706C2"/>
    <w:p w14:paraId="76C1A7A3" w14:textId="73BD39AC" w:rsidR="00E706C2" w:rsidRDefault="006A5102" w:rsidP="00E706C2">
      <w:r>
        <w:t xml:space="preserve">A partir de estas mediciones es posible determinar que </w:t>
      </w:r>
      <w:r w:rsidR="00C47868">
        <w:t xml:space="preserve">el consumo eléctrico mensual </w:t>
      </w:r>
      <w:r w:rsidR="009E4169">
        <w:t xml:space="preserve">de la edificación </w:t>
      </w:r>
      <w:r w:rsidR="00934073">
        <w:t xml:space="preserve">es </w:t>
      </w:r>
      <w:r w:rsidR="00C47868">
        <w:t>de aproximadamente 24</w:t>
      </w:r>
      <w:r w:rsidR="00C54430">
        <w:t>1.000 kWh/mes</w:t>
      </w:r>
      <w:r w:rsidR="00934073">
        <w:t xml:space="preserve">, </w:t>
      </w:r>
      <w:r w:rsidR="00DC594E">
        <w:t xml:space="preserve">lo que equivale a un </w:t>
      </w:r>
      <w:r w:rsidR="00F20E0D">
        <w:t xml:space="preserve">consumo </w:t>
      </w:r>
      <w:r w:rsidR="00DC594E">
        <w:t xml:space="preserve">anual </w:t>
      </w:r>
      <w:r w:rsidR="00F20E0D">
        <w:t>de 2.892</w:t>
      </w:r>
      <w:r w:rsidR="00896042">
        <w:t xml:space="preserve">.000 kWh. </w:t>
      </w:r>
    </w:p>
    <w:p w14:paraId="035C83B9" w14:textId="77777777" w:rsidR="00E706C2" w:rsidRDefault="00E706C2" w:rsidP="00E706C2"/>
    <w:p w14:paraId="62C0FAB3" w14:textId="77777777" w:rsidR="00E706C2" w:rsidRDefault="00E706C2" w:rsidP="00E706C2"/>
    <w:p w14:paraId="0B4061EC" w14:textId="77777777" w:rsidR="00E706C2" w:rsidRPr="00E706C2" w:rsidRDefault="00E706C2" w:rsidP="00E706C2"/>
    <w:p w14:paraId="64AFCE89" w14:textId="77777777" w:rsidR="004D3276" w:rsidRDefault="004D3276" w:rsidP="00E248A9">
      <w:pPr>
        <w:pStyle w:val="Ttulo1"/>
        <w:numPr>
          <w:ilvl w:val="0"/>
          <w:numId w:val="8"/>
        </w:numPr>
        <w:rPr>
          <w:color w:val="00B050"/>
          <w:lang w:val="es-CO"/>
        </w:rPr>
        <w:sectPr w:rsidR="004D3276" w:rsidSect="00951910"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  <w:bookmarkStart w:id="95" w:name="_Toc149309036"/>
    </w:p>
    <w:p w14:paraId="7939CD95" w14:textId="2764E4F2" w:rsidR="00E248A9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96" w:name="_Toc164072713"/>
      <w:r w:rsidRPr="004B323D">
        <w:rPr>
          <w:color w:val="00B050"/>
          <w:lang w:val="es-CO"/>
        </w:rPr>
        <w:lastRenderedPageBreak/>
        <w:t>Diseño solar fotovoltaico</w:t>
      </w:r>
      <w:bookmarkEnd w:id="95"/>
      <w:bookmarkEnd w:id="96"/>
    </w:p>
    <w:p w14:paraId="5344F897" w14:textId="593C9C96" w:rsidR="00BC23D3" w:rsidRPr="00BC23D3" w:rsidRDefault="00BC23D3" w:rsidP="00467418">
      <w:pPr>
        <w:pStyle w:val="Ttulo2"/>
        <w:numPr>
          <w:ilvl w:val="1"/>
          <w:numId w:val="8"/>
        </w:numPr>
        <w:spacing w:before="240" w:after="240"/>
        <w:ind w:left="1077"/>
        <w:rPr>
          <w:color w:val="000000" w:themeColor="text1"/>
        </w:rPr>
      </w:pPr>
      <w:bookmarkStart w:id="97" w:name="_Toc149309037"/>
      <w:bookmarkStart w:id="98" w:name="_Toc164072714"/>
      <w:r>
        <w:rPr>
          <w:color w:val="000000" w:themeColor="text1"/>
        </w:rPr>
        <w:t>Preliminares</w:t>
      </w:r>
      <w:bookmarkEnd w:id="97"/>
      <w:bookmarkEnd w:id="98"/>
    </w:p>
    <w:p w14:paraId="318B4983" w14:textId="1ABEA471" w:rsidR="00362BB6" w:rsidRDefault="00FD2720" w:rsidP="00E248A9">
      <w:r>
        <w:t>La propuesta</w:t>
      </w:r>
      <w:r w:rsidR="004B323D" w:rsidRPr="004B323D">
        <w:t xml:space="preserve"> </w:t>
      </w:r>
      <w:r>
        <w:t xml:space="preserve">para el SFV </w:t>
      </w:r>
      <w:r w:rsidR="004B323D">
        <w:t xml:space="preserve">se desarrolla </w:t>
      </w:r>
      <w:r>
        <w:t xml:space="preserve">apoyándose en </w:t>
      </w:r>
      <w:r w:rsidR="004B323D">
        <w:t xml:space="preserve">el software </w:t>
      </w:r>
      <w:proofErr w:type="spellStart"/>
      <w:r w:rsidR="004B323D">
        <w:t>Helioscope</w:t>
      </w:r>
      <w:proofErr w:type="spellEnd"/>
      <w:r w:rsidR="004B323D">
        <w:t xml:space="preserve">, el cual se </w:t>
      </w:r>
      <w:r w:rsidR="00C63CBD">
        <w:t>parametrizó</w:t>
      </w:r>
      <w:r w:rsidR="004B323D">
        <w:t xml:space="preserve"> con los datos meteorológicos de la ciudad de Bogotá</w:t>
      </w:r>
      <w:r w:rsidR="00417869">
        <w:t xml:space="preserve"> a través de la plataforma</w:t>
      </w:r>
      <w:r w:rsidR="00C63CBD">
        <w:t xml:space="preserve"> en línea</w:t>
      </w:r>
      <w:r w:rsidR="00417869">
        <w:t xml:space="preserve"> </w:t>
      </w:r>
      <w:proofErr w:type="spellStart"/>
      <w:r w:rsidR="00A62E30">
        <w:t>M</w:t>
      </w:r>
      <w:r w:rsidR="00417869">
        <w:t>eteonorm</w:t>
      </w:r>
      <w:proofErr w:type="spellEnd"/>
      <w:r w:rsidR="00417869">
        <w:t>.</w:t>
      </w:r>
      <w:r w:rsidR="004B323D">
        <w:t xml:space="preserve"> </w:t>
      </w:r>
    </w:p>
    <w:p w14:paraId="708A40B9" w14:textId="52D9D2B8" w:rsidR="00A05A48" w:rsidRDefault="00FD2720" w:rsidP="00E248A9">
      <w:r>
        <w:t>S</w:t>
      </w:r>
      <w:r w:rsidR="00A05A48" w:rsidRPr="00A05A48">
        <w:t>e selecciona</w:t>
      </w:r>
      <w:r>
        <w:t xml:space="preserve">ron </w:t>
      </w:r>
      <w:r w:rsidR="00A05A48" w:rsidRPr="00A05A48">
        <w:t xml:space="preserve">equipos comerciales que cuentan con aprobación técnica para Colombia y que cumplen con las normativas eléctricas vigentes. Además, se eligen </w:t>
      </w:r>
      <w:r w:rsidR="00FA4AC7">
        <w:t xml:space="preserve">marcas </w:t>
      </w:r>
      <w:r w:rsidR="007A6EDA">
        <w:t xml:space="preserve">de paneles solares </w:t>
      </w:r>
      <w:r w:rsidR="00745D4B">
        <w:t xml:space="preserve">de fabricantes </w:t>
      </w:r>
      <w:r w:rsidR="00A05A48" w:rsidRPr="00A05A48">
        <w:t xml:space="preserve">que pertenecen a la clasificación </w:t>
      </w:r>
      <w:proofErr w:type="spellStart"/>
      <w:r w:rsidR="00A05A48" w:rsidRPr="00A05A48">
        <w:t>Tier</w:t>
      </w:r>
      <w:proofErr w:type="spellEnd"/>
      <w:r w:rsidR="00A05A48" w:rsidRPr="00A05A48">
        <w:t xml:space="preserve"> 1</w:t>
      </w:r>
      <w:r>
        <w:t>. E</w:t>
      </w:r>
      <w:r w:rsidR="00605F3C">
        <w:t>sta</w:t>
      </w:r>
      <w:r w:rsidR="00A05A48" w:rsidRPr="00A05A48">
        <w:t xml:space="preserve"> es una lista establecida por Bloomberg New Energy </w:t>
      </w:r>
      <w:proofErr w:type="spellStart"/>
      <w:r w:rsidR="00A05A48" w:rsidRPr="00A05A48">
        <w:t>Finance</w:t>
      </w:r>
      <w:proofErr w:type="spellEnd"/>
      <w:r w:rsidR="00A05A48" w:rsidRPr="00A05A48">
        <w:t xml:space="preserve"> (</w:t>
      </w:r>
      <w:proofErr w:type="spellStart"/>
      <w:r w:rsidR="00A05A48" w:rsidRPr="00A05A48">
        <w:t>BNEF</w:t>
      </w:r>
      <w:proofErr w:type="spellEnd"/>
      <w:r w:rsidR="00A05A48" w:rsidRPr="00A05A48">
        <w:t xml:space="preserve">) que evalúa a las compañías según el suministro realizado en al menos 6 proyectos de más de 1,5 </w:t>
      </w:r>
      <w:proofErr w:type="spellStart"/>
      <w:r w:rsidR="00A05A48" w:rsidRPr="00A05A48">
        <w:t>MWp</w:t>
      </w:r>
      <w:proofErr w:type="spellEnd"/>
      <w:r w:rsidR="00A05A48" w:rsidRPr="00A05A48">
        <w:t>, la bancarización con que lo realizan, la responsabilidad social y el tiempo de permanencia en el mercado.</w:t>
      </w:r>
      <w:r>
        <w:t xml:space="preserve"> Esto garantiza que los paneles son fabricados por una empresa con </w:t>
      </w:r>
      <w:r w:rsidRPr="00FD2720">
        <w:t>credibilidad bancaria y/o estabilidad financiera</w:t>
      </w:r>
      <w:r>
        <w:t xml:space="preserve"> para responder antes posibles reclamos de garantía y además fabrica equipos de calidad y confiables</w:t>
      </w:r>
      <w:r w:rsidR="00CD740D">
        <w:t xml:space="preserve"> durante el tiempo de vida útil estimado</w:t>
      </w:r>
      <w:r>
        <w:t>.</w:t>
      </w:r>
    </w:p>
    <w:p w14:paraId="53D7638F" w14:textId="7263BB8B" w:rsidR="0032322F" w:rsidRDefault="0032322F" w:rsidP="00E248A9">
      <w:r>
        <w:t xml:space="preserve">En el software </w:t>
      </w:r>
      <w:r w:rsidR="00C17FED">
        <w:t>de diseño</w:t>
      </w:r>
      <w:r w:rsidR="00265A14">
        <w:t xml:space="preserve"> </w:t>
      </w:r>
      <w:proofErr w:type="spellStart"/>
      <w:r w:rsidR="00265A14">
        <w:t>Helioscope</w:t>
      </w:r>
      <w:proofErr w:type="spellEnd"/>
      <w:r w:rsidR="00C17FED">
        <w:t xml:space="preserve"> </w:t>
      </w:r>
      <w:r>
        <w:t>se delinea</w:t>
      </w:r>
      <w:r w:rsidR="000A2412">
        <w:t>n</w:t>
      </w:r>
      <w:r>
        <w:t xml:space="preserve"> las áreas </w:t>
      </w:r>
      <w:r w:rsidR="00CD740D">
        <w:t xml:space="preserve">disponibles </w:t>
      </w:r>
      <w:r>
        <w:t xml:space="preserve">evaluadas en el recorrido de inspección, teniendo en cuenta los obstáculos </w:t>
      </w:r>
      <w:r w:rsidR="00560051">
        <w:t>identificados</w:t>
      </w:r>
      <w:r w:rsidR="00C75C98">
        <w:t>.</w:t>
      </w:r>
      <w:r>
        <w:t xml:space="preserve"> </w:t>
      </w:r>
      <w:r w:rsidR="00C75C98">
        <w:t>S</w:t>
      </w:r>
      <w:r>
        <w:t xml:space="preserve">e selecciona la potencia del panel </w:t>
      </w:r>
      <w:r w:rsidR="00C75C98">
        <w:t xml:space="preserve">solar </w:t>
      </w:r>
      <w:r w:rsidR="002102F1">
        <w:t>propuesto en el diseño</w:t>
      </w:r>
      <w:r>
        <w:t xml:space="preserve">, </w:t>
      </w:r>
      <w:r w:rsidR="00594F29">
        <w:t xml:space="preserve">así como </w:t>
      </w:r>
      <w:r>
        <w:t>la orientación</w:t>
      </w:r>
      <w:r w:rsidR="008D115F">
        <w:t xml:space="preserve"> y</w:t>
      </w:r>
      <w:r>
        <w:t xml:space="preserve"> el espaciamiento entre </w:t>
      </w:r>
      <w:r w:rsidR="00044046">
        <w:t>ellos</w:t>
      </w:r>
      <w:r w:rsidR="00F426E6">
        <w:t>.</w:t>
      </w:r>
      <w:r>
        <w:t xml:space="preserve"> </w:t>
      </w:r>
      <w:r w:rsidR="00F426E6">
        <w:t xml:space="preserve">Se definen </w:t>
      </w:r>
      <w:r>
        <w:t xml:space="preserve">los caminos para </w:t>
      </w:r>
      <w:r w:rsidR="00044046">
        <w:t xml:space="preserve">el </w:t>
      </w:r>
      <w:r>
        <w:t xml:space="preserve">mantenimiento y las tolerancias en los bordes perimetrales. </w:t>
      </w:r>
      <w:r w:rsidR="00265A14">
        <w:t>P</w:t>
      </w:r>
      <w:r w:rsidR="00044046">
        <w:t>or último,</w:t>
      </w:r>
      <w:r w:rsidR="00D52A53">
        <w:t xml:space="preserve"> </w:t>
      </w:r>
      <w:r w:rsidR="001C2668">
        <w:t xml:space="preserve">se seleccionan </w:t>
      </w:r>
      <w:r>
        <w:t xml:space="preserve">los inversores </w:t>
      </w:r>
      <w:r w:rsidR="001C2668">
        <w:t>solares requeridos</w:t>
      </w:r>
      <w:r w:rsidR="00B95E87">
        <w:t xml:space="preserve">. </w:t>
      </w:r>
      <w:r w:rsidR="00534754">
        <w:t>L</w:t>
      </w:r>
      <w:r w:rsidR="00B95E87">
        <w:t xml:space="preserve">a </w:t>
      </w:r>
      <w:r w:rsidR="00AC3E5F">
        <w:fldChar w:fldCharType="begin"/>
      </w:r>
      <w:r w:rsidR="00AC3E5F">
        <w:instrText xml:space="preserve"> REF _Ref148987023 \h </w:instrText>
      </w:r>
      <w:r w:rsidR="00AC3E5F">
        <w:fldChar w:fldCharType="separate"/>
      </w:r>
      <w:r w:rsidR="00C63C7E" w:rsidRPr="00605F3C">
        <w:rPr>
          <w:i/>
          <w:iCs/>
          <w:color w:val="000000" w:themeColor="text1"/>
          <w:sz w:val="18"/>
          <w:szCs w:val="18"/>
        </w:rPr>
        <w:t xml:space="preserve">Ilustración </w:t>
      </w:r>
      <w:r w:rsidR="00C63C7E">
        <w:rPr>
          <w:i/>
          <w:iCs/>
          <w:noProof/>
          <w:color w:val="000000" w:themeColor="text1"/>
          <w:sz w:val="18"/>
          <w:szCs w:val="18"/>
        </w:rPr>
        <w:t>4</w:t>
      </w:r>
      <w:r w:rsidR="00AC3E5F">
        <w:fldChar w:fldCharType="end"/>
      </w:r>
      <w:r w:rsidR="00B95E87">
        <w:t xml:space="preserve"> </w:t>
      </w:r>
      <w:r w:rsidR="00534754">
        <w:t xml:space="preserve">muestra </w:t>
      </w:r>
      <w:r w:rsidR="00CD740D">
        <w:t xml:space="preserve">la propuesta de la distribución de los paneles solares </w:t>
      </w:r>
      <w:r w:rsidR="00534754">
        <w:t>según</w:t>
      </w:r>
      <w:r w:rsidR="00D56191">
        <w:t xml:space="preserve"> las áreas disponibles en las cubiertas de la edificación</w:t>
      </w:r>
      <w:r w:rsidR="00AC3E5F">
        <w:t>.</w:t>
      </w:r>
    </w:p>
    <w:p w14:paraId="08E515D0" w14:textId="77777777" w:rsidR="00AC3E5F" w:rsidRDefault="00AC3E5F" w:rsidP="00AC3E5F">
      <w:pPr>
        <w:keepNext/>
        <w:jc w:val="center"/>
      </w:pPr>
      <w:r w:rsidRPr="00AC3E5F">
        <w:rPr>
          <w:noProof/>
        </w:rPr>
        <w:drawing>
          <wp:inline distT="0" distB="0" distL="0" distR="0" wp14:anchorId="2F59290B" wp14:editId="50340B79">
            <wp:extent cx="4333875" cy="3223328"/>
            <wp:effectExtent l="0" t="0" r="0" b="0"/>
            <wp:docPr id="1950157481" name="Imagen 1950157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15748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44000" cy="323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471E9" w14:textId="3609727F" w:rsidR="00605F3C" w:rsidRDefault="00AC3E5F" w:rsidP="00605F3C">
      <w:pPr>
        <w:jc w:val="center"/>
        <w:rPr>
          <w:i/>
          <w:iCs/>
          <w:color w:val="000000" w:themeColor="text1"/>
          <w:sz w:val="18"/>
          <w:szCs w:val="18"/>
        </w:rPr>
      </w:pPr>
      <w:bookmarkStart w:id="99" w:name="_Ref148987023"/>
      <w:bookmarkStart w:id="100" w:name="_Toc153898202"/>
      <w:r w:rsidRPr="00605F3C">
        <w:rPr>
          <w:i/>
          <w:iCs/>
          <w:color w:val="000000" w:themeColor="text1"/>
          <w:sz w:val="18"/>
          <w:szCs w:val="18"/>
        </w:rPr>
        <w:t xml:space="preserve">Ilustración </w:t>
      </w:r>
      <w:r w:rsidRPr="00605F3C">
        <w:rPr>
          <w:i/>
          <w:iCs/>
          <w:color w:val="000000" w:themeColor="text1"/>
          <w:sz w:val="18"/>
          <w:szCs w:val="18"/>
        </w:rPr>
        <w:fldChar w:fldCharType="begin"/>
      </w:r>
      <w:r w:rsidRPr="00605F3C">
        <w:rPr>
          <w:i/>
          <w:iCs/>
          <w:color w:val="000000" w:themeColor="text1"/>
          <w:sz w:val="18"/>
          <w:szCs w:val="18"/>
        </w:rPr>
        <w:instrText xml:space="preserve"> SEQ Ilustración \* ARABIC </w:instrText>
      </w:r>
      <w:r w:rsidRPr="00605F3C">
        <w:rPr>
          <w:i/>
          <w:iCs/>
          <w:color w:val="000000" w:themeColor="text1"/>
          <w:sz w:val="18"/>
          <w:szCs w:val="18"/>
        </w:rPr>
        <w:fldChar w:fldCharType="separate"/>
      </w:r>
      <w:r w:rsidR="00C63C7E">
        <w:rPr>
          <w:i/>
          <w:iCs/>
          <w:noProof/>
          <w:color w:val="000000" w:themeColor="text1"/>
          <w:sz w:val="18"/>
          <w:szCs w:val="18"/>
        </w:rPr>
        <w:t>4</w:t>
      </w:r>
      <w:r w:rsidRPr="00605F3C">
        <w:rPr>
          <w:i/>
          <w:iCs/>
          <w:color w:val="000000" w:themeColor="text1"/>
          <w:sz w:val="18"/>
          <w:szCs w:val="18"/>
        </w:rPr>
        <w:fldChar w:fldCharType="end"/>
      </w:r>
      <w:bookmarkEnd w:id="99"/>
      <w:r w:rsidRPr="00605F3C">
        <w:rPr>
          <w:i/>
          <w:iCs/>
          <w:color w:val="000000" w:themeColor="text1"/>
          <w:sz w:val="18"/>
          <w:szCs w:val="18"/>
        </w:rPr>
        <w:t>. Diseño de Planta de Generación Solar Fotovoltaica</w:t>
      </w:r>
      <w:bookmarkStart w:id="101" w:name="_Toc149309038"/>
      <w:bookmarkEnd w:id="100"/>
    </w:p>
    <w:p w14:paraId="18829842" w14:textId="54392AFF" w:rsidR="00C63C7E" w:rsidRDefault="00C63C7E" w:rsidP="00C63C7E">
      <w:pPr>
        <w:jc w:val="center"/>
      </w:pPr>
      <w:r>
        <w:t>Fuente: Elaboración propia</w:t>
      </w:r>
    </w:p>
    <w:p w14:paraId="2503AAC2" w14:textId="77777777" w:rsidR="00C63C7E" w:rsidRDefault="00C63C7E" w:rsidP="00C63C7E">
      <w:pPr>
        <w:jc w:val="center"/>
      </w:pPr>
    </w:p>
    <w:p w14:paraId="557AB9BB" w14:textId="77777777" w:rsidR="00C63C7E" w:rsidRPr="00605F3C" w:rsidRDefault="00C63C7E" w:rsidP="00C63C7E"/>
    <w:p w14:paraId="4581E86B" w14:textId="7100601F" w:rsidR="005248BB" w:rsidRPr="008A139E" w:rsidRDefault="00BC23D3" w:rsidP="008A139E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02" w:name="_Toc164072715"/>
      <w:r w:rsidRPr="008A139E">
        <w:rPr>
          <w:color w:val="000000" w:themeColor="text1"/>
        </w:rPr>
        <w:lastRenderedPageBreak/>
        <w:t>Generación</w:t>
      </w:r>
      <w:bookmarkEnd w:id="101"/>
      <w:bookmarkEnd w:id="102"/>
    </w:p>
    <w:p w14:paraId="08FA2E1D" w14:textId="30235BA1" w:rsidR="005248BB" w:rsidRDefault="005248BB" w:rsidP="00E248A9">
      <w:r w:rsidRPr="008A139E">
        <w:rPr>
          <w:color w:val="000000" w:themeColor="text1"/>
        </w:rPr>
        <w:t xml:space="preserve">En la </w:t>
      </w:r>
      <w:r w:rsidR="00605F3C">
        <w:rPr>
          <w:color w:val="000000" w:themeColor="text1"/>
        </w:rPr>
        <w:fldChar w:fldCharType="begin"/>
      </w:r>
      <w:r w:rsidR="00605F3C">
        <w:rPr>
          <w:color w:val="000000" w:themeColor="text1"/>
        </w:rPr>
        <w:instrText xml:space="preserve"> REF _Ref152581610 \h </w:instrText>
      </w:r>
      <w:r w:rsidR="00605F3C">
        <w:rPr>
          <w:color w:val="000000" w:themeColor="text1"/>
        </w:rPr>
      </w:r>
      <w:r w:rsidR="00605F3C">
        <w:rPr>
          <w:color w:val="000000" w:themeColor="text1"/>
        </w:rPr>
        <w:fldChar w:fldCharType="separate"/>
      </w:r>
      <w:r w:rsidR="00381007" w:rsidRPr="00605F3C">
        <w:rPr>
          <w:color w:val="000000" w:themeColor="text1"/>
        </w:rPr>
        <w:t xml:space="preserve">Ilustración </w:t>
      </w:r>
      <w:r w:rsidR="00381007">
        <w:rPr>
          <w:noProof/>
          <w:color w:val="000000" w:themeColor="text1"/>
        </w:rPr>
        <w:t>5</w:t>
      </w:r>
      <w:r w:rsidR="00605F3C">
        <w:rPr>
          <w:color w:val="000000" w:themeColor="text1"/>
        </w:rPr>
        <w:fldChar w:fldCharType="end"/>
      </w:r>
      <w:r w:rsidR="00DD5320">
        <w:rPr>
          <w:color w:val="000000" w:themeColor="text1"/>
        </w:rPr>
        <w:t xml:space="preserve"> </w:t>
      </w:r>
      <w:r w:rsidRPr="008A139E">
        <w:rPr>
          <w:color w:val="000000" w:themeColor="text1"/>
        </w:rPr>
        <w:t xml:space="preserve">se muestran los resultados principales arrojados por el software de diseño </w:t>
      </w:r>
      <w:proofErr w:type="spellStart"/>
      <w:r w:rsidRPr="008A139E">
        <w:rPr>
          <w:color w:val="000000" w:themeColor="text1"/>
        </w:rPr>
        <w:t>Helioscope</w:t>
      </w:r>
      <w:proofErr w:type="spellEnd"/>
      <w:r w:rsidRPr="008A139E">
        <w:rPr>
          <w:color w:val="000000" w:themeColor="text1"/>
        </w:rPr>
        <w:t>. La potencia de la p</w:t>
      </w:r>
      <w:r>
        <w:rPr>
          <w:color w:val="000000" w:themeColor="text1"/>
        </w:rPr>
        <w:t>lanta solar sería de 309,6 kWp, lo que le permitiría generar cerca de 42</w:t>
      </w:r>
      <w:r w:rsidR="00605F3C">
        <w:rPr>
          <w:color w:val="000000" w:themeColor="text1"/>
        </w:rPr>
        <w:t>0</w:t>
      </w:r>
      <w:r>
        <w:rPr>
          <w:color w:val="000000" w:themeColor="text1"/>
        </w:rPr>
        <w:t>.</w:t>
      </w:r>
      <w:r w:rsidR="00605F3C">
        <w:rPr>
          <w:color w:val="000000" w:themeColor="text1"/>
        </w:rPr>
        <w:t>9</w:t>
      </w:r>
      <w:r>
        <w:rPr>
          <w:color w:val="000000" w:themeColor="text1"/>
        </w:rPr>
        <w:t>00 kWh (42</w:t>
      </w:r>
      <w:r w:rsidR="00DD5320">
        <w:rPr>
          <w:color w:val="000000" w:themeColor="text1"/>
        </w:rPr>
        <w:t>0,9</w:t>
      </w:r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MWh</w:t>
      </w:r>
      <w:proofErr w:type="spellEnd"/>
      <w:r>
        <w:rPr>
          <w:color w:val="000000" w:themeColor="text1"/>
        </w:rPr>
        <w:t xml:space="preserve">) de energía eléctrica al año. </w:t>
      </w:r>
      <w:r w:rsidRPr="001B0C2B">
        <w:rPr>
          <w:color w:val="000000" w:themeColor="text1"/>
        </w:rPr>
        <w:t>Además de estos datos, se obtienen otros valores relacionados con la producción de energía eléctrica y el rendimiento de la planta solar fotovoltaica</w:t>
      </w:r>
      <w:r w:rsidR="000E71DE">
        <w:rPr>
          <w:color w:val="000000" w:themeColor="text1"/>
        </w:rPr>
        <w:t xml:space="preserve"> (</w:t>
      </w:r>
      <w:r w:rsidR="00DD5320">
        <w:rPr>
          <w:color w:val="000000" w:themeColor="text1"/>
        </w:rPr>
        <w:t>80,3</w:t>
      </w:r>
      <w:r w:rsidR="000E71DE">
        <w:rPr>
          <w:color w:val="000000" w:themeColor="text1"/>
        </w:rPr>
        <w:t>%)</w:t>
      </w:r>
      <w:r>
        <w:rPr>
          <w:color w:val="000000" w:themeColor="text1"/>
        </w:rPr>
        <w:t xml:space="preserve">, </w:t>
      </w:r>
      <w:r w:rsidRPr="001B0C2B">
        <w:rPr>
          <w:color w:val="000000" w:themeColor="text1"/>
        </w:rPr>
        <w:t>que permiten verificar el funcionamiento correcto de la propuesta de diseño.</w:t>
      </w:r>
    </w:p>
    <w:p w14:paraId="077DAF18" w14:textId="77777777" w:rsidR="00605F3C" w:rsidRDefault="00605F3C" w:rsidP="00605F3C">
      <w:pPr>
        <w:keepNext/>
      </w:pPr>
      <w:r w:rsidRPr="00605F3C">
        <w:rPr>
          <w:noProof/>
        </w:rPr>
        <w:drawing>
          <wp:inline distT="0" distB="0" distL="0" distR="0" wp14:anchorId="15558715" wp14:editId="6FCD3CC5">
            <wp:extent cx="6123305" cy="3342640"/>
            <wp:effectExtent l="0" t="0" r="0" b="0"/>
            <wp:docPr id="1935950718" name="Imagen 1935950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95071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330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C1694" w14:textId="39D9EA28" w:rsidR="005248BB" w:rsidRPr="00605F3C" w:rsidRDefault="00605F3C" w:rsidP="00605F3C">
      <w:pPr>
        <w:pStyle w:val="Descripcin"/>
        <w:jc w:val="center"/>
        <w:rPr>
          <w:color w:val="000000" w:themeColor="text1"/>
        </w:rPr>
      </w:pPr>
      <w:bookmarkStart w:id="103" w:name="_Ref152581610"/>
      <w:bookmarkStart w:id="104" w:name="_Toc153898203"/>
      <w:r w:rsidRPr="00605F3C">
        <w:rPr>
          <w:color w:val="000000" w:themeColor="text1"/>
        </w:rPr>
        <w:t xml:space="preserve">Ilustración </w:t>
      </w:r>
      <w:r w:rsidRPr="00605F3C">
        <w:rPr>
          <w:color w:val="000000" w:themeColor="text1"/>
        </w:rPr>
        <w:fldChar w:fldCharType="begin"/>
      </w:r>
      <w:r w:rsidRPr="00605F3C">
        <w:rPr>
          <w:color w:val="000000" w:themeColor="text1"/>
        </w:rPr>
        <w:instrText xml:space="preserve"> SEQ Ilustración \* ARABIC </w:instrText>
      </w:r>
      <w:r w:rsidRPr="00605F3C">
        <w:rPr>
          <w:color w:val="000000" w:themeColor="text1"/>
        </w:rPr>
        <w:fldChar w:fldCharType="separate"/>
      </w:r>
      <w:r w:rsidR="00C63C7E">
        <w:rPr>
          <w:noProof/>
          <w:color w:val="000000" w:themeColor="text1"/>
        </w:rPr>
        <w:t>5</w:t>
      </w:r>
      <w:r w:rsidRPr="00605F3C">
        <w:rPr>
          <w:color w:val="000000" w:themeColor="text1"/>
        </w:rPr>
        <w:fldChar w:fldCharType="end"/>
      </w:r>
      <w:bookmarkEnd w:id="103"/>
      <w:r w:rsidRPr="00605F3C">
        <w:rPr>
          <w:color w:val="000000" w:themeColor="text1"/>
        </w:rPr>
        <w:t xml:space="preserve">. Métricas del </w:t>
      </w:r>
      <w:commentRangeStart w:id="105"/>
      <w:commentRangeStart w:id="106"/>
      <w:r w:rsidRPr="00605F3C">
        <w:rPr>
          <w:color w:val="000000" w:themeColor="text1"/>
        </w:rPr>
        <w:t>sistema</w:t>
      </w:r>
      <w:commentRangeEnd w:id="105"/>
      <w:r w:rsidR="009D6E67">
        <w:rPr>
          <w:rStyle w:val="Refdecomentario"/>
          <w:i w:val="0"/>
          <w:iCs w:val="0"/>
          <w:color w:val="000000"/>
        </w:rPr>
        <w:commentReference w:id="105"/>
      </w:r>
      <w:commentRangeEnd w:id="106"/>
      <w:r w:rsidR="00C63C7E">
        <w:rPr>
          <w:rStyle w:val="Refdecomentario"/>
          <w:i w:val="0"/>
          <w:iCs w:val="0"/>
          <w:color w:val="000000"/>
        </w:rPr>
        <w:commentReference w:id="106"/>
      </w:r>
      <w:bookmarkEnd w:id="104"/>
    </w:p>
    <w:p w14:paraId="389F6597" w14:textId="58B6AF6F" w:rsidR="006F7DE0" w:rsidRDefault="00381007" w:rsidP="00381007">
      <w:pPr>
        <w:jc w:val="center"/>
        <w:rPr>
          <w:color w:val="000000" w:themeColor="text1"/>
        </w:rPr>
      </w:pPr>
      <w:bookmarkStart w:id="107" w:name="_Hlk151296564"/>
      <w:r>
        <w:rPr>
          <w:color w:val="000000" w:themeColor="text1"/>
        </w:rPr>
        <w:t>Fuente: Elaboración propia</w:t>
      </w:r>
    </w:p>
    <w:bookmarkEnd w:id="107"/>
    <w:p w14:paraId="51667C43" w14:textId="2EFC4880" w:rsidR="0015500B" w:rsidRPr="007F26AC" w:rsidRDefault="0015500B" w:rsidP="00381007"/>
    <w:p w14:paraId="6DE41607" w14:textId="6E75A895" w:rsidR="0015500B" w:rsidRDefault="00BD79FE" w:rsidP="00E248A9">
      <w:r>
        <w:t xml:space="preserve">La producción </w:t>
      </w:r>
      <w:r w:rsidR="00B435E5">
        <w:t xml:space="preserve">anual </w:t>
      </w:r>
      <w:r>
        <w:t xml:space="preserve">de energía </w:t>
      </w:r>
      <w:r w:rsidR="00B435E5">
        <w:t>eléctrica</w:t>
      </w:r>
      <w:r w:rsidR="00C82DD1">
        <w:t>,</w:t>
      </w:r>
      <w:r w:rsidR="00B435E5">
        <w:t xml:space="preserve"> </w:t>
      </w:r>
      <w:r>
        <w:t xml:space="preserve">cuyo valor </w:t>
      </w:r>
      <w:r w:rsidR="00C82DD1">
        <w:t xml:space="preserve">estimado </w:t>
      </w:r>
      <w:r>
        <w:t xml:space="preserve">es </w:t>
      </w:r>
      <w:r w:rsidR="00C82DD1">
        <w:t xml:space="preserve">de </w:t>
      </w:r>
      <w:r>
        <w:t>42</w:t>
      </w:r>
      <w:r w:rsidR="007F26AC">
        <w:t>0</w:t>
      </w:r>
      <w:r>
        <w:t>.</w:t>
      </w:r>
      <w:r w:rsidR="007F26AC">
        <w:t>9</w:t>
      </w:r>
      <w:r>
        <w:t>00 kWh/año</w:t>
      </w:r>
      <w:r w:rsidR="00C82DD1">
        <w:t>,</w:t>
      </w:r>
      <w:r w:rsidR="00905F74">
        <w:t xml:space="preserve"> corresponde a la sumatoria de la generación de cada mes</w:t>
      </w:r>
      <w:r w:rsidR="00866453">
        <w:t xml:space="preserve">, </w:t>
      </w:r>
      <w:r w:rsidR="00334127">
        <w:t>según</w:t>
      </w:r>
      <w:r w:rsidR="00E3300A">
        <w:t xml:space="preserve"> </w:t>
      </w:r>
      <w:r w:rsidR="00334127">
        <w:t>las condiciones</w:t>
      </w:r>
      <w:r w:rsidR="00DA286C">
        <w:t xml:space="preserve"> climática</w:t>
      </w:r>
      <w:r w:rsidR="006724E2">
        <w:t>s</w:t>
      </w:r>
      <w:r w:rsidR="00DA286C">
        <w:t xml:space="preserve"> de cada </w:t>
      </w:r>
      <w:r w:rsidR="00FD7C54">
        <w:t>época del año</w:t>
      </w:r>
      <w:r w:rsidR="00DA286C">
        <w:t>.</w:t>
      </w:r>
      <w:r w:rsidR="00FD7C54">
        <w:t xml:space="preserve"> </w:t>
      </w:r>
      <w:r w:rsidR="001D5B64">
        <w:t xml:space="preserve">Los meses de mayor generación energética corresponden a aquellos en donde la irradiación solar y la temperatura </w:t>
      </w:r>
      <w:r w:rsidR="00731F3E">
        <w:t xml:space="preserve">presentan mejores </w:t>
      </w:r>
      <w:r w:rsidR="00CB4D3F">
        <w:t>condiciones.</w:t>
      </w:r>
      <w:r w:rsidR="00273E92">
        <w:t xml:space="preserve"> </w:t>
      </w:r>
      <w:r w:rsidR="00F66627">
        <w:t xml:space="preserve">La producción </w:t>
      </w:r>
      <w:r w:rsidR="003B77C7">
        <w:t xml:space="preserve">energética </w:t>
      </w:r>
      <w:r w:rsidR="00F66627">
        <w:t>para cada mes se presenta en la</w:t>
      </w:r>
      <w:r w:rsidR="00184612">
        <w:t xml:space="preserve"> </w:t>
      </w:r>
      <w:r w:rsidR="00184612">
        <w:fldChar w:fldCharType="begin"/>
      </w:r>
      <w:r w:rsidR="00184612">
        <w:instrText xml:space="preserve"> REF _Ref153896656 \h </w:instrText>
      </w:r>
      <w:r w:rsidR="00184612">
        <w:fldChar w:fldCharType="separate"/>
      </w:r>
      <w:r w:rsidR="00184612" w:rsidRPr="00202128">
        <w:rPr>
          <w:color w:val="000000" w:themeColor="text1"/>
        </w:rPr>
        <w:t xml:space="preserve">Ilustración </w:t>
      </w:r>
      <w:r w:rsidR="00184612">
        <w:rPr>
          <w:noProof/>
          <w:color w:val="000000" w:themeColor="text1"/>
        </w:rPr>
        <w:t>6</w:t>
      </w:r>
      <w:r w:rsidR="00184612">
        <w:fldChar w:fldCharType="end"/>
      </w:r>
      <w:r w:rsidR="003B77C7">
        <w:t>,</w:t>
      </w:r>
      <w:r w:rsidR="00F66627">
        <w:t xml:space="preserve"> </w:t>
      </w:r>
      <w:r w:rsidR="003B77C7">
        <w:t xml:space="preserve">en donde se puede apreciar </w:t>
      </w:r>
      <w:r w:rsidR="008D3B50">
        <w:t xml:space="preserve">que </w:t>
      </w:r>
      <w:r w:rsidR="005617AA">
        <w:t>el mes con</w:t>
      </w:r>
      <w:r w:rsidR="008D3B50">
        <w:t xml:space="preserve"> </w:t>
      </w:r>
      <w:r w:rsidR="00E838E4">
        <w:t xml:space="preserve">el </w:t>
      </w:r>
      <w:r w:rsidR="008D3B50">
        <w:t>mayor valor</w:t>
      </w:r>
      <w:r w:rsidR="009B560A">
        <w:t xml:space="preserve"> </w:t>
      </w:r>
      <w:r w:rsidR="00E838E4">
        <w:t>es</w:t>
      </w:r>
      <w:r w:rsidR="00F66627">
        <w:t xml:space="preserve"> enero</w:t>
      </w:r>
      <w:r w:rsidR="009B560A">
        <w:t xml:space="preserve"> con</w:t>
      </w:r>
      <w:r w:rsidR="00F66627">
        <w:t xml:space="preserve"> 4</w:t>
      </w:r>
      <w:r w:rsidR="00202128">
        <w:t>1</w:t>
      </w:r>
      <w:r w:rsidR="00F66627">
        <w:t>.</w:t>
      </w:r>
      <w:r w:rsidR="00202128">
        <w:t>866</w:t>
      </w:r>
      <w:r w:rsidR="00F66627">
        <w:t xml:space="preserve"> kWh/mes</w:t>
      </w:r>
      <w:r w:rsidR="0062437D">
        <w:t>, mientras que el mes con el menor valor es</w:t>
      </w:r>
      <w:r w:rsidR="00F66627">
        <w:t xml:space="preserve"> abril </w:t>
      </w:r>
      <w:r w:rsidR="002F11D5">
        <w:t>con</w:t>
      </w:r>
      <w:r w:rsidR="00F66627">
        <w:t xml:space="preserve"> 3</w:t>
      </w:r>
      <w:r w:rsidR="00202128">
        <w:t>0</w:t>
      </w:r>
      <w:r w:rsidR="00487A5B">
        <w:t>.</w:t>
      </w:r>
      <w:r w:rsidR="00202128">
        <w:t>8</w:t>
      </w:r>
      <w:r w:rsidR="00F66627">
        <w:t>5</w:t>
      </w:r>
      <w:r w:rsidR="00202128">
        <w:t>0</w:t>
      </w:r>
      <w:r w:rsidR="00F66627">
        <w:t xml:space="preserve"> kWh/mes</w:t>
      </w:r>
      <w:r w:rsidR="00273E92">
        <w:t>.</w:t>
      </w:r>
    </w:p>
    <w:p w14:paraId="695A2C65" w14:textId="77777777" w:rsidR="00202128" w:rsidRDefault="00202128" w:rsidP="00202128">
      <w:pPr>
        <w:keepNext/>
        <w:jc w:val="center"/>
      </w:pPr>
      <w:r w:rsidRPr="00202128">
        <w:rPr>
          <w:noProof/>
        </w:rPr>
        <w:lastRenderedPageBreak/>
        <w:drawing>
          <wp:inline distT="0" distB="0" distL="0" distR="0" wp14:anchorId="45314320" wp14:editId="538DA5EA">
            <wp:extent cx="4305136" cy="4295775"/>
            <wp:effectExtent l="0" t="0" r="635" b="0"/>
            <wp:docPr id="1813406708" name="Imagen 1813406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406708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23884" cy="4314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CCD1B" w14:textId="478E7362" w:rsidR="00F15FFB" w:rsidRPr="00F15FFB" w:rsidRDefault="00202128" w:rsidP="00F15FFB">
      <w:pPr>
        <w:pStyle w:val="Descripcin"/>
        <w:jc w:val="center"/>
        <w:rPr>
          <w:color w:val="000000" w:themeColor="text1"/>
        </w:rPr>
      </w:pPr>
      <w:bookmarkStart w:id="108" w:name="_Ref153896656"/>
      <w:bookmarkStart w:id="109" w:name="_Toc153898204"/>
      <w:r w:rsidRPr="00202128">
        <w:rPr>
          <w:color w:val="000000" w:themeColor="text1"/>
        </w:rPr>
        <w:t xml:space="preserve">Ilustración </w:t>
      </w:r>
      <w:r w:rsidRPr="00202128">
        <w:rPr>
          <w:color w:val="000000" w:themeColor="text1"/>
        </w:rPr>
        <w:fldChar w:fldCharType="begin"/>
      </w:r>
      <w:r w:rsidRPr="00202128">
        <w:rPr>
          <w:color w:val="000000" w:themeColor="text1"/>
        </w:rPr>
        <w:instrText xml:space="preserve"> SEQ Ilustración \* ARABIC </w:instrText>
      </w:r>
      <w:r w:rsidRPr="00202128">
        <w:rPr>
          <w:color w:val="000000" w:themeColor="text1"/>
        </w:rPr>
        <w:fldChar w:fldCharType="separate"/>
      </w:r>
      <w:r w:rsidR="00C5597E">
        <w:rPr>
          <w:noProof/>
          <w:color w:val="000000" w:themeColor="text1"/>
        </w:rPr>
        <w:t>6</w:t>
      </w:r>
      <w:r w:rsidRPr="00202128">
        <w:rPr>
          <w:color w:val="000000" w:themeColor="text1"/>
        </w:rPr>
        <w:fldChar w:fldCharType="end"/>
      </w:r>
      <w:bookmarkEnd w:id="108"/>
      <w:r w:rsidRPr="00202128">
        <w:rPr>
          <w:color w:val="000000" w:themeColor="text1"/>
        </w:rPr>
        <w:t>. Generación específica por mes</w:t>
      </w:r>
      <w:r w:rsidR="00F15FFB">
        <w:rPr>
          <w:color w:val="000000" w:themeColor="text1"/>
        </w:rPr>
        <w:t>.</w:t>
      </w:r>
      <w:bookmarkEnd w:id="109"/>
    </w:p>
    <w:p w14:paraId="4B3C7D65" w14:textId="1A12307A" w:rsidR="00F15FFB" w:rsidRDefault="00301E76" w:rsidP="00301E76">
      <w:pPr>
        <w:jc w:val="center"/>
      </w:pPr>
      <w:r>
        <w:t>Fuente: Elaboración propia</w:t>
      </w:r>
    </w:p>
    <w:p w14:paraId="450C325D" w14:textId="77777777" w:rsidR="00381007" w:rsidRPr="00F15FFB" w:rsidRDefault="00381007" w:rsidP="00F15FFB"/>
    <w:p w14:paraId="31511ECB" w14:textId="312205BD" w:rsidR="00BC23D3" w:rsidRPr="00605D16" w:rsidRDefault="00D14350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10" w:name="_Toc149309039"/>
      <w:bookmarkStart w:id="111" w:name="_Toc164072716"/>
      <w:r>
        <w:rPr>
          <w:color w:val="000000" w:themeColor="text1"/>
        </w:rPr>
        <w:t>Propuesta de d</w:t>
      </w:r>
      <w:r w:rsidR="00BC23D3">
        <w:rPr>
          <w:color w:val="000000" w:themeColor="text1"/>
        </w:rPr>
        <w:t>iseño</w:t>
      </w:r>
      <w:bookmarkEnd w:id="111"/>
      <w:r w:rsidR="00BC23D3">
        <w:rPr>
          <w:color w:val="000000" w:themeColor="text1"/>
        </w:rPr>
        <w:t xml:space="preserve"> </w:t>
      </w:r>
      <w:bookmarkEnd w:id="110"/>
    </w:p>
    <w:p w14:paraId="3BD1C9DC" w14:textId="5277C1B9" w:rsidR="00F80333" w:rsidRPr="00041578" w:rsidRDefault="00D14350" w:rsidP="00BC23D3">
      <w:pPr>
        <w:rPr>
          <w:color w:val="000000" w:themeColor="text1"/>
        </w:rPr>
      </w:pPr>
      <w:r>
        <w:t xml:space="preserve">La propuesta de </w:t>
      </w:r>
      <w:r w:rsidR="00BC23D3">
        <w:t xml:space="preserve">diseño </w:t>
      </w:r>
      <w:r w:rsidR="0012359E">
        <w:t xml:space="preserve">para la planta solar </w:t>
      </w:r>
      <w:r w:rsidR="0073528B">
        <w:t>consta de</w:t>
      </w:r>
      <w:r w:rsidR="004B6F46">
        <w:t xml:space="preserve"> 480</w:t>
      </w:r>
      <w:r w:rsidR="00BC23D3">
        <w:t xml:space="preserve"> panel</w:t>
      </w:r>
      <w:r w:rsidR="004B6F46">
        <w:t>es</w:t>
      </w:r>
      <w:r w:rsidR="00BC23D3">
        <w:t xml:space="preserve"> solar</w:t>
      </w:r>
      <w:r w:rsidR="004B6F46">
        <w:t>es</w:t>
      </w:r>
      <w:r w:rsidR="00BC23D3">
        <w:t xml:space="preserve"> </w:t>
      </w:r>
      <w:r w:rsidR="00A11172">
        <w:t>mono</w:t>
      </w:r>
      <w:r w:rsidR="00C5597E">
        <w:t xml:space="preserve">cristalinos bifaciales </w:t>
      </w:r>
      <w:r w:rsidR="00BC23D3">
        <w:t xml:space="preserve">de 645 vatios </w:t>
      </w:r>
      <w:r w:rsidR="009D05B1">
        <w:t xml:space="preserve">(Wp) </w:t>
      </w:r>
      <w:r w:rsidR="0073528B">
        <w:t>cada uno</w:t>
      </w:r>
      <w:r w:rsidR="00BC23D3">
        <w:t xml:space="preserve"> y </w:t>
      </w:r>
      <w:r w:rsidR="00202128">
        <w:t>2</w:t>
      </w:r>
      <w:r w:rsidR="00BC23D3">
        <w:t xml:space="preserve"> inversores de 125 </w:t>
      </w:r>
      <w:r w:rsidR="00BC23D3" w:rsidRPr="00041578">
        <w:rPr>
          <w:color w:val="000000" w:themeColor="text1"/>
        </w:rPr>
        <w:t xml:space="preserve">kilovatios </w:t>
      </w:r>
      <w:r w:rsidR="009D05B1">
        <w:rPr>
          <w:color w:val="000000" w:themeColor="text1"/>
        </w:rPr>
        <w:t xml:space="preserve">(kW) </w:t>
      </w:r>
      <w:r w:rsidR="00961072">
        <w:rPr>
          <w:color w:val="000000" w:themeColor="text1"/>
        </w:rPr>
        <w:t>de potencia cada uno</w:t>
      </w:r>
      <w:r w:rsidR="00A42516">
        <w:rPr>
          <w:color w:val="000000" w:themeColor="text1"/>
        </w:rPr>
        <w:t>.</w:t>
      </w:r>
      <w:r w:rsidR="00F80333" w:rsidRPr="00041578">
        <w:rPr>
          <w:color w:val="000000" w:themeColor="text1"/>
        </w:rPr>
        <w:t xml:space="preserve"> </w:t>
      </w:r>
      <w:bookmarkStart w:id="112" w:name="_Hlk151297273"/>
      <w:bookmarkStart w:id="113" w:name="_Hlk151297387"/>
      <w:r w:rsidR="002C2FA7">
        <w:rPr>
          <w:color w:val="000000" w:themeColor="text1"/>
        </w:rPr>
        <w:t>E</w:t>
      </w:r>
      <w:r w:rsidR="00F80333" w:rsidRPr="00041578">
        <w:rPr>
          <w:color w:val="000000" w:themeColor="text1"/>
        </w:rPr>
        <w:t>stos</w:t>
      </w:r>
      <w:r w:rsidR="002C2FA7">
        <w:rPr>
          <w:color w:val="000000" w:themeColor="text1"/>
        </w:rPr>
        <w:t xml:space="preserve"> inversores solares</w:t>
      </w:r>
      <w:r w:rsidR="00F80333" w:rsidRPr="00041578">
        <w:rPr>
          <w:color w:val="000000" w:themeColor="text1"/>
        </w:rPr>
        <w:t xml:space="preserve"> </w:t>
      </w:r>
      <w:r w:rsidR="00605D16" w:rsidRPr="00041578">
        <w:rPr>
          <w:color w:val="000000" w:themeColor="text1"/>
        </w:rPr>
        <w:t>pueden</w:t>
      </w:r>
      <w:r w:rsidR="00BC23D3" w:rsidRPr="00041578">
        <w:rPr>
          <w:color w:val="000000" w:themeColor="text1"/>
        </w:rPr>
        <w:t xml:space="preserve"> sobredimensionarse un 50%</w:t>
      </w:r>
      <w:r w:rsidR="00B447AE">
        <w:rPr>
          <w:color w:val="000000" w:themeColor="text1"/>
        </w:rPr>
        <w:t xml:space="preserve"> de su capacidad nominal</w:t>
      </w:r>
      <w:r w:rsidR="002C2FA7">
        <w:rPr>
          <w:color w:val="000000" w:themeColor="text1"/>
        </w:rPr>
        <w:t>,</w:t>
      </w:r>
      <w:r w:rsidR="00BC23D3" w:rsidRPr="00041578">
        <w:rPr>
          <w:color w:val="000000" w:themeColor="text1"/>
        </w:rPr>
        <w:t xml:space="preserve"> permitiendo alcanzar una potencia final </w:t>
      </w:r>
      <w:bookmarkEnd w:id="112"/>
      <w:r w:rsidR="00BC23D3" w:rsidRPr="00041578">
        <w:rPr>
          <w:color w:val="000000" w:themeColor="text1"/>
        </w:rPr>
        <w:t xml:space="preserve">de </w:t>
      </w:r>
      <w:bookmarkEnd w:id="113"/>
      <w:r w:rsidR="00202128">
        <w:rPr>
          <w:color w:val="000000" w:themeColor="text1"/>
        </w:rPr>
        <w:t>375</w:t>
      </w:r>
      <w:r w:rsidR="00BC23D3" w:rsidRPr="00041578">
        <w:rPr>
          <w:color w:val="000000" w:themeColor="text1"/>
        </w:rPr>
        <w:t xml:space="preserve"> kWp</w:t>
      </w:r>
      <w:r w:rsidR="008D087D">
        <w:rPr>
          <w:color w:val="000000" w:themeColor="text1"/>
        </w:rPr>
        <w:t>.</w:t>
      </w:r>
      <w:r w:rsidR="00C5597E">
        <w:rPr>
          <w:color w:val="000000" w:themeColor="text1"/>
        </w:rPr>
        <w:t xml:space="preserve"> </w:t>
      </w:r>
      <w:r w:rsidR="00C5597E">
        <w:t xml:space="preserve">Esto significa que la </w:t>
      </w:r>
      <w:r w:rsidR="00C5597E" w:rsidRPr="002E7419">
        <w:rPr>
          <w:color w:val="000000" w:themeColor="text1"/>
        </w:rPr>
        <w:t>entidad p</w:t>
      </w:r>
      <w:r w:rsidR="00C5597E">
        <w:rPr>
          <w:color w:val="000000" w:themeColor="text1"/>
        </w:rPr>
        <w:t>odría</w:t>
      </w:r>
      <w:r w:rsidR="00C5597E" w:rsidRPr="002E7419">
        <w:rPr>
          <w:color w:val="000000" w:themeColor="text1"/>
        </w:rPr>
        <w:t xml:space="preserve"> incrementar </w:t>
      </w:r>
      <w:r w:rsidR="00C5597E">
        <w:rPr>
          <w:color w:val="000000" w:themeColor="text1"/>
        </w:rPr>
        <w:t>la</w:t>
      </w:r>
      <w:r w:rsidR="00C5597E" w:rsidRPr="002E7419">
        <w:rPr>
          <w:color w:val="000000" w:themeColor="text1"/>
        </w:rPr>
        <w:t xml:space="preserve"> potencia actual </w:t>
      </w:r>
      <w:r w:rsidR="00C5597E">
        <w:rPr>
          <w:color w:val="000000" w:themeColor="text1"/>
        </w:rPr>
        <w:t xml:space="preserve">de la planta solar </w:t>
      </w:r>
      <w:r w:rsidR="00C5597E" w:rsidRPr="002E7419">
        <w:rPr>
          <w:color w:val="000000" w:themeColor="text1"/>
        </w:rPr>
        <w:t xml:space="preserve">de 309 kWp </w:t>
      </w:r>
      <w:r w:rsidR="00C5597E">
        <w:rPr>
          <w:color w:val="000000" w:themeColor="text1"/>
        </w:rPr>
        <w:t>a</w:t>
      </w:r>
      <w:r w:rsidR="00C5597E" w:rsidRPr="002E7419">
        <w:rPr>
          <w:color w:val="000000" w:themeColor="text1"/>
        </w:rPr>
        <w:t xml:space="preserve"> </w:t>
      </w:r>
      <w:r w:rsidR="00C5597E">
        <w:rPr>
          <w:color w:val="000000" w:themeColor="text1"/>
        </w:rPr>
        <w:t>375</w:t>
      </w:r>
      <w:r w:rsidR="00C5597E" w:rsidRPr="002E7419">
        <w:rPr>
          <w:color w:val="000000" w:themeColor="text1"/>
        </w:rPr>
        <w:t xml:space="preserve"> kWp, un </w:t>
      </w:r>
      <w:r w:rsidR="00C5597E">
        <w:rPr>
          <w:color w:val="000000" w:themeColor="text1"/>
        </w:rPr>
        <w:t>21</w:t>
      </w:r>
      <w:r w:rsidR="00C5597E" w:rsidRPr="002E7419">
        <w:rPr>
          <w:color w:val="000000" w:themeColor="text1"/>
        </w:rPr>
        <w:t xml:space="preserve">% más, si </w:t>
      </w:r>
      <w:r w:rsidR="00C5597E">
        <w:rPr>
          <w:color w:val="000000" w:themeColor="text1"/>
        </w:rPr>
        <w:t xml:space="preserve">tuviese más </w:t>
      </w:r>
      <w:r w:rsidR="00C5597E" w:rsidRPr="002E7419">
        <w:rPr>
          <w:color w:val="000000" w:themeColor="text1"/>
        </w:rPr>
        <w:t>área</w:t>
      </w:r>
      <w:r w:rsidR="00C5597E">
        <w:rPr>
          <w:color w:val="000000" w:themeColor="text1"/>
        </w:rPr>
        <w:t xml:space="preserve"> disponible.</w:t>
      </w:r>
    </w:p>
    <w:p w14:paraId="6043F574" w14:textId="4DF28C21" w:rsidR="00BC23D3" w:rsidRPr="00041578" w:rsidRDefault="00BC23D3" w:rsidP="00BC23D3">
      <w:pPr>
        <w:rPr>
          <w:color w:val="000000" w:themeColor="text1"/>
        </w:rPr>
      </w:pPr>
      <w:r w:rsidRPr="00041578">
        <w:rPr>
          <w:color w:val="000000" w:themeColor="text1"/>
        </w:rPr>
        <w:t xml:space="preserve">En la </w:t>
      </w:r>
      <w:r w:rsidR="00184612">
        <w:rPr>
          <w:color w:val="000000" w:themeColor="text1"/>
        </w:rPr>
        <w:fldChar w:fldCharType="begin"/>
      </w:r>
      <w:r w:rsidR="00184612">
        <w:rPr>
          <w:color w:val="000000" w:themeColor="text1"/>
        </w:rPr>
        <w:instrText xml:space="preserve"> REF _Ref153896631 \h </w:instrText>
      </w:r>
      <w:r w:rsidR="00184612">
        <w:rPr>
          <w:color w:val="000000" w:themeColor="text1"/>
        </w:rPr>
      </w:r>
      <w:r w:rsidR="00184612">
        <w:rPr>
          <w:color w:val="000000" w:themeColor="text1"/>
        </w:rPr>
        <w:fldChar w:fldCharType="separate"/>
      </w:r>
      <w:r w:rsidR="00184612" w:rsidRPr="00202128">
        <w:rPr>
          <w:color w:val="000000" w:themeColor="text1"/>
        </w:rPr>
        <w:t xml:space="preserve">Ilustración </w:t>
      </w:r>
      <w:r w:rsidR="00184612">
        <w:rPr>
          <w:noProof/>
          <w:color w:val="000000" w:themeColor="text1"/>
        </w:rPr>
        <w:t>7</w:t>
      </w:r>
      <w:r w:rsidR="00184612">
        <w:rPr>
          <w:color w:val="000000" w:themeColor="text1"/>
        </w:rPr>
        <w:fldChar w:fldCharType="end"/>
      </w:r>
      <w:r w:rsidR="00184612">
        <w:rPr>
          <w:color w:val="000000" w:themeColor="text1"/>
        </w:rPr>
        <w:t xml:space="preserve"> </w:t>
      </w:r>
      <w:r w:rsidRPr="00041578">
        <w:rPr>
          <w:color w:val="000000" w:themeColor="text1"/>
        </w:rPr>
        <w:t xml:space="preserve">se presenta el diseño </w:t>
      </w:r>
      <w:r w:rsidR="00453955">
        <w:rPr>
          <w:color w:val="000000" w:themeColor="text1"/>
        </w:rPr>
        <w:t xml:space="preserve">propuesto para </w:t>
      </w:r>
      <w:r w:rsidR="00B52214">
        <w:rPr>
          <w:color w:val="000000" w:themeColor="text1"/>
        </w:rPr>
        <w:t xml:space="preserve">la planta solar </w:t>
      </w:r>
      <w:r w:rsidR="000210D9">
        <w:rPr>
          <w:color w:val="000000" w:themeColor="text1"/>
        </w:rPr>
        <w:t>según</w:t>
      </w:r>
      <w:r w:rsidRPr="00041578">
        <w:rPr>
          <w:color w:val="000000" w:themeColor="text1"/>
        </w:rPr>
        <w:t xml:space="preserve"> las características planteadas, dejando </w:t>
      </w:r>
      <w:r w:rsidR="00A82D3D">
        <w:rPr>
          <w:color w:val="000000" w:themeColor="text1"/>
        </w:rPr>
        <w:t xml:space="preserve">los respectivos espacios para evitar los </w:t>
      </w:r>
      <w:r w:rsidRPr="00041578">
        <w:rPr>
          <w:color w:val="000000" w:themeColor="text1"/>
        </w:rPr>
        <w:t>obstáculo</w:t>
      </w:r>
      <w:r w:rsidR="00A82D3D">
        <w:rPr>
          <w:color w:val="000000" w:themeColor="text1"/>
        </w:rPr>
        <w:t>s</w:t>
      </w:r>
      <w:r w:rsidRPr="00041578">
        <w:rPr>
          <w:color w:val="000000" w:themeColor="text1"/>
        </w:rPr>
        <w:t xml:space="preserve"> y sombras</w:t>
      </w:r>
      <w:r w:rsidR="00A82D3D">
        <w:rPr>
          <w:color w:val="000000" w:themeColor="text1"/>
        </w:rPr>
        <w:t xml:space="preserve"> de la cubierta</w:t>
      </w:r>
      <w:r w:rsidR="00B52214">
        <w:rPr>
          <w:color w:val="000000" w:themeColor="text1"/>
        </w:rPr>
        <w:t>. L</w:t>
      </w:r>
      <w:r w:rsidRPr="00041578">
        <w:rPr>
          <w:color w:val="000000" w:themeColor="text1"/>
        </w:rPr>
        <w:t xml:space="preserve">os círculos azules representan </w:t>
      </w:r>
      <w:r w:rsidR="00447466" w:rsidRPr="00041578">
        <w:rPr>
          <w:color w:val="000000" w:themeColor="text1"/>
        </w:rPr>
        <w:t xml:space="preserve">la ubicación de </w:t>
      </w:r>
      <w:r w:rsidR="00B83F0F" w:rsidRPr="00041578">
        <w:rPr>
          <w:color w:val="000000" w:themeColor="text1"/>
        </w:rPr>
        <w:t>los</w:t>
      </w:r>
      <w:r w:rsidRPr="00041578">
        <w:rPr>
          <w:color w:val="000000" w:themeColor="text1"/>
        </w:rPr>
        <w:t xml:space="preserve"> inversor</w:t>
      </w:r>
      <w:r w:rsidR="00B83F0F" w:rsidRPr="00041578">
        <w:rPr>
          <w:color w:val="000000" w:themeColor="text1"/>
        </w:rPr>
        <w:t>es</w:t>
      </w:r>
      <w:r w:rsidRPr="00041578">
        <w:rPr>
          <w:color w:val="000000" w:themeColor="text1"/>
        </w:rPr>
        <w:t xml:space="preserve"> para cada </w:t>
      </w:r>
      <w:r w:rsidR="00B83F0F" w:rsidRPr="00041578">
        <w:rPr>
          <w:color w:val="000000" w:themeColor="text1"/>
        </w:rPr>
        <w:t>bloque.</w:t>
      </w:r>
    </w:p>
    <w:p w14:paraId="4945831F" w14:textId="7590E630" w:rsidR="00202128" w:rsidRDefault="00202128" w:rsidP="00202128">
      <w:pPr>
        <w:keepNext/>
        <w:jc w:val="center"/>
      </w:pPr>
      <w:r w:rsidRPr="00202128">
        <w:rPr>
          <w:noProof/>
        </w:rPr>
        <w:lastRenderedPageBreak/>
        <w:drawing>
          <wp:inline distT="0" distB="0" distL="0" distR="0" wp14:anchorId="5F229FF8" wp14:editId="0A063E35">
            <wp:extent cx="3790950" cy="3161157"/>
            <wp:effectExtent l="0" t="0" r="0" b="1270"/>
            <wp:docPr id="2043588193" name="Imagen 2043588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651" cy="316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1A4BC" w14:textId="3703546E" w:rsidR="0015500B" w:rsidRPr="00090EAB" w:rsidRDefault="00202128" w:rsidP="00090EAB">
      <w:pPr>
        <w:pStyle w:val="Descripcin"/>
        <w:jc w:val="center"/>
        <w:rPr>
          <w:color w:val="000000" w:themeColor="text1"/>
        </w:rPr>
      </w:pPr>
      <w:bookmarkStart w:id="114" w:name="_Ref153896631"/>
      <w:bookmarkStart w:id="115" w:name="_Ref153896566"/>
      <w:bookmarkStart w:id="116" w:name="_Toc153898205"/>
      <w:r w:rsidRPr="00202128">
        <w:rPr>
          <w:color w:val="000000" w:themeColor="text1"/>
        </w:rPr>
        <w:t xml:space="preserve">Ilustración </w:t>
      </w:r>
      <w:r w:rsidRPr="00202128">
        <w:rPr>
          <w:color w:val="000000" w:themeColor="text1"/>
        </w:rPr>
        <w:fldChar w:fldCharType="begin"/>
      </w:r>
      <w:r w:rsidRPr="00202128">
        <w:rPr>
          <w:color w:val="000000" w:themeColor="text1"/>
        </w:rPr>
        <w:instrText xml:space="preserve"> SEQ Ilustración \* ARABIC </w:instrText>
      </w:r>
      <w:r w:rsidRPr="00202128">
        <w:rPr>
          <w:color w:val="000000" w:themeColor="text1"/>
        </w:rPr>
        <w:fldChar w:fldCharType="separate"/>
      </w:r>
      <w:r w:rsidR="00240FCB">
        <w:rPr>
          <w:noProof/>
          <w:color w:val="000000" w:themeColor="text1"/>
        </w:rPr>
        <w:t>7</w:t>
      </w:r>
      <w:r w:rsidRPr="00202128">
        <w:rPr>
          <w:color w:val="000000" w:themeColor="text1"/>
        </w:rPr>
        <w:fldChar w:fldCharType="end"/>
      </w:r>
      <w:bookmarkEnd w:id="114"/>
      <w:r w:rsidRPr="00202128">
        <w:rPr>
          <w:color w:val="000000" w:themeColor="text1"/>
        </w:rPr>
        <w:t>. Diseño final para la Secretaría Distrital de Salud</w:t>
      </w:r>
      <w:bookmarkEnd w:id="115"/>
      <w:bookmarkEnd w:id="116"/>
    </w:p>
    <w:p w14:paraId="7AFC1837" w14:textId="77777777" w:rsidR="00184612" w:rsidRDefault="00184612" w:rsidP="00184612">
      <w:pPr>
        <w:jc w:val="center"/>
      </w:pPr>
      <w:r>
        <w:t>Fuente: Elaboración propia</w:t>
      </w:r>
    </w:p>
    <w:p w14:paraId="3BEC2F11" w14:textId="77777777" w:rsidR="00184612" w:rsidRDefault="00184612" w:rsidP="00C5597E">
      <w:pPr>
        <w:rPr>
          <w:noProof/>
        </w:rPr>
      </w:pPr>
    </w:p>
    <w:p w14:paraId="10028D26" w14:textId="2684A529" w:rsidR="00B82497" w:rsidRPr="004B323D" w:rsidRDefault="00E76FFB" w:rsidP="000241D2">
      <w:pPr>
        <w:pStyle w:val="Ttulo1"/>
        <w:numPr>
          <w:ilvl w:val="0"/>
          <w:numId w:val="8"/>
        </w:numPr>
        <w:spacing w:before="240"/>
        <w:rPr>
          <w:color w:val="00B050"/>
          <w:lang w:val="es-CO"/>
        </w:rPr>
      </w:pPr>
      <w:bookmarkStart w:id="117" w:name="_Toc149309040"/>
      <w:bookmarkStart w:id="118" w:name="_Toc164072717"/>
      <w:r w:rsidRPr="004B323D">
        <w:rPr>
          <w:color w:val="00B050"/>
          <w:lang w:val="es-CO"/>
        </w:rPr>
        <w:t>P</w:t>
      </w:r>
      <w:r w:rsidR="00641321">
        <w:rPr>
          <w:color w:val="00B050"/>
          <w:lang w:val="es-CO"/>
        </w:rPr>
        <w:t xml:space="preserve">orcentaje de </w:t>
      </w:r>
      <w:r w:rsidRPr="004B323D">
        <w:rPr>
          <w:color w:val="00B050"/>
          <w:lang w:val="es-CO"/>
        </w:rPr>
        <w:t>cobertura</w:t>
      </w:r>
      <w:r w:rsidR="00641321">
        <w:rPr>
          <w:color w:val="00B050"/>
          <w:lang w:val="es-CO"/>
        </w:rPr>
        <w:t xml:space="preserve"> y p</w:t>
      </w:r>
      <w:r w:rsidR="00641321" w:rsidRPr="004B323D">
        <w:rPr>
          <w:color w:val="00B050"/>
          <w:lang w:val="es-CO"/>
        </w:rPr>
        <w:t>otencial de ahorro</w:t>
      </w:r>
      <w:bookmarkEnd w:id="117"/>
      <w:bookmarkEnd w:id="118"/>
    </w:p>
    <w:p w14:paraId="0974D414" w14:textId="6297702F" w:rsidR="00641321" w:rsidRPr="00641321" w:rsidRDefault="00641321" w:rsidP="00BA74A5">
      <w:pPr>
        <w:pStyle w:val="Ttulo2"/>
        <w:numPr>
          <w:ilvl w:val="1"/>
          <w:numId w:val="8"/>
        </w:numPr>
        <w:spacing w:before="240" w:after="240"/>
        <w:ind w:left="1077"/>
        <w:rPr>
          <w:color w:val="000000" w:themeColor="text1"/>
        </w:rPr>
      </w:pPr>
      <w:bookmarkStart w:id="119" w:name="_Toc149309041"/>
      <w:bookmarkStart w:id="120" w:name="_Toc164072718"/>
      <w:r>
        <w:rPr>
          <w:color w:val="000000" w:themeColor="text1"/>
        </w:rPr>
        <w:t>Porcentaje de cobertura</w:t>
      </w:r>
      <w:bookmarkEnd w:id="119"/>
      <w:bookmarkEnd w:id="120"/>
    </w:p>
    <w:p w14:paraId="32CDFF5D" w14:textId="3A0B5987" w:rsidR="00F55A95" w:rsidRDefault="00657BE2" w:rsidP="00E248A9">
      <w:r>
        <w:t>Para el cálculo del potencial de ahorro y la cobertura energética que proporciona</w:t>
      </w:r>
      <w:r w:rsidR="00155C5F">
        <w:t>ría</w:t>
      </w:r>
      <w:r>
        <w:t xml:space="preserve"> la planta solar fotovoltaica </w:t>
      </w:r>
      <w:r w:rsidR="007240B3">
        <w:t xml:space="preserve">a la edificación, </w:t>
      </w:r>
      <w:r>
        <w:t>se t</w:t>
      </w:r>
      <w:r w:rsidR="006D288E">
        <w:t>uvo</w:t>
      </w:r>
      <w:r>
        <w:t xml:space="preserve"> en cuenta </w:t>
      </w:r>
      <w:r w:rsidR="006D288E">
        <w:t>su</w:t>
      </w:r>
      <w:r>
        <w:t xml:space="preserve"> potencia </w:t>
      </w:r>
      <w:r w:rsidR="006D288E">
        <w:t xml:space="preserve">total </w:t>
      </w:r>
      <w:r>
        <w:t xml:space="preserve">y </w:t>
      </w:r>
      <w:r w:rsidRPr="002E7419">
        <w:rPr>
          <w:color w:val="000000" w:themeColor="text1"/>
        </w:rPr>
        <w:t xml:space="preserve">la energía </w:t>
      </w:r>
      <w:r w:rsidR="006D288E">
        <w:rPr>
          <w:color w:val="000000" w:themeColor="text1"/>
        </w:rPr>
        <w:t xml:space="preserve">eléctrica </w:t>
      </w:r>
      <w:r w:rsidRPr="002E7419">
        <w:rPr>
          <w:color w:val="000000" w:themeColor="text1"/>
        </w:rPr>
        <w:t>producida</w:t>
      </w:r>
      <w:r w:rsidR="00F55A95" w:rsidRPr="002E7419">
        <w:rPr>
          <w:color w:val="000000" w:themeColor="text1"/>
        </w:rPr>
        <w:t>.</w:t>
      </w:r>
      <w:r w:rsidRPr="002E7419">
        <w:rPr>
          <w:color w:val="000000" w:themeColor="text1"/>
        </w:rPr>
        <w:t xml:space="preserve"> </w:t>
      </w:r>
      <w:r w:rsidR="00003A96">
        <w:rPr>
          <w:color w:val="000000" w:themeColor="text1"/>
        </w:rPr>
        <w:t xml:space="preserve">La planta se diseñó </w:t>
      </w:r>
      <w:r>
        <w:t>para interconecta</w:t>
      </w:r>
      <w:r w:rsidR="0030594A">
        <w:t>rse</w:t>
      </w:r>
      <w:r>
        <w:t xml:space="preserve"> a la red </w:t>
      </w:r>
      <w:r w:rsidR="0030594A">
        <w:t xml:space="preserve">eléctrica </w:t>
      </w:r>
      <w:r>
        <w:t xml:space="preserve">y </w:t>
      </w:r>
      <w:r w:rsidR="0030594A">
        <w:t>f</w:t>
      </w:r>
      <w:r w:rsidR="00930A06">
        <w:t>avorecer el</w:t>
      </w:r>
      <w:r w:rsidR="0030594A">
        <w:t xml:space="preserve"> </w:t>
      </w:r>
      <w:r>
        <w:t>autoconsumo</w:t>
      </w:r>
      <w:r w:rsidR="00930A06">
        <w:t xml:space="preserve"> energético</w:t>
      </w:r>
      <w:r>
        <w:t>,</w:t>
      </w:r>
      <w:r w:rsidR="00930A06">
        <w:t xml:space="preserve"> sin</w:t>
      </w:r>
      <w:r w:rsidR="00BA775F">
        <w:t xml:space="preserve"> </w:t>
      </w:r>
      <w:r w:rsidR="007240B3">
        <w:t>exporta</w:t>
      </w:r>
      <w:r w:rsidR="00BA775F">
        <w:t>r ni vender energía</w:t>
      </w:r>
      <w:r w:rsidR="007240B3">
        <w:t xml:space="preserve"> </w:t>
      </w:r>
      <w:r w:rsidR="00BA775F">
        <w:t>al</w:t>
      </w:r>
      <w:r w:rsidR="007240B3">
        <w:t xml:space="preserve"> operador de red.</w:t>
      </w:r>
    </w:p>
    <w:p w14:paraId="7B4B1B91" w14:textId="1C73F53A" w:rsidR="00CE6B9A" w:rsidRDefault="00225C8B" w:rsidP="00E248A9">
      <w:r>
        <w:t>El porcentaje de cobertura se determina al comparar la generación de energía contra el consumo energético de la edificación</w:t>
      </w:r>
      <w:r w:rsidR="00101058">
        <w:t xml:space="preserve">, según la </w:t>
      </w:r>
      <w:r w:rsidR="00101058">
        <w:fldChar w:fldCharType="begin"/>
      </w:r>
      <w:r w:rsidR="00101058">
        <w:instrText xml:space="preserve"> REF _Ref149139577 \h </w:instrText>
      </w:r>
      <w:r w:rsidR="00101058">
        <w:fldChar w:fldCharType="separate"/>
      </w:r>
      <w:r w:rsidR="001F3AED" w:rsidRPr="00B50B24">
        <w:rPr>
          <w:color w:val="000000" w:themeColor="text1"/>
        </w:rPr>
        <w:t xml:space="preserve">Ecuación </w:t>
      </w:r>
      <w:r w:rsidR="001F3AED">
        <w:rPr>
          <w:noProof/>
          <w:color w:val="000000" w:themeColor="text1"/>
        </w:rPr>
        <w:t>1</w:t>
      </w:r>
      <w:r w:rsidR="00101058">
        <w:fldChar w:fldCharType="end"/>
      </w:r>
      <w:r w:rsidR="00927F1B">
        <w:t>.</w:t>
      </w:r>
      <w:r w:rsidR="00101058">
        <w:t xml:space="preserve"> </w:t>
      </w:r>
    </w:p>
    <w:p w14:paraId="2C0B0F24" w14:textId="77777777" w:rsidR="00C126A9" w:rsidRDefault="00C126A9" w:rsidP="00C126A9"/>
    <w:p w14:paraId="3F50A22F" w14:textId="77777777" w:rsidR="00C126A9" w:rsidRDefault="00C126A9" w:rsidP="00C126A9">
      <m:oMathPara>
        <m:oMath>
          <m:r>
            <w:rPr>
              <w:rFonts w:ascii="Cambria Math" w:hAnsi="Cambria Math"/>
            </w:rPr>
            <m:t>Porcentaje de Cobertura Relativo=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Generación de energía por hora</m:t>
              </m:r>
            </m:num>
            <m:den>
              <m:r>
                <w:rPr>
                  <w:rFonts w:ascii="Cambria Math" w:hAnsi="Cambria Math"/>
                </w:rPr>
                <m:t>Consumo promedio por hora</m:t>
              </m:r>
            </m:den>
          </m:f>
          <m:r>
            <w:rPr>
              <w:rFonts w:ascii="Cambria Math" w:hAnsi="Cambria Math"/>
            </w:rPr>
            <m:t xml:space="preserve"> x 100</m:t>
          </m:r>
        </m:oMath>
      </m:oMathPara>
    </w:p>
    <w:p w14:paraId="136AB134" w14:textId="3AF5B156" w:rsidR="00C126A9" w:rsidRDefault="00C126A9" w:rsidP="00C126A9">
      <w:pPr>
        <w:pStyle w:val="Descripcin"/>
        <w:keepNext/>
        <w:jc w:val="center"/>
        <w:rPr>
          <w:color w:val="000000" w:themeColor="text1"/>
        </w:rPr>
      </w:pPr>
      <w:bookmarkStart w:id="121" w:name="_Ref149139577"/>
      <w:bookmarkStart w:id="122" w:name="_Toc153898196"/>
      <w:r w:rsidRPr="00B50B24">
        <w:rPr>
          <w:color w:val="000000" w:themeColor="text1"/>
        </w:rPr>
        <w:t xml:space="preserve">Ecuación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SEQ Ecuación \* ARABIC </w:instrText>
      </w:r>
      <w:r>
        <w:rPr>
          <w:color w:val="000000" w:themeColor="text1"/>
        </w:rPr>
        <w:fldChar w:fldCharType="separate"/>
      </w:r>
      <w:r w:rsidR="001F3AED">
        <w:rPr>
          <w:noProof/>
          <w:color w:val="000000" w:themeColor="text1"/>
        </w:rPr>
        <w:t>1</w:t>
      </w:r>
      <w:r>
        <w:rPr>
          <w:color w:val="000000" w:themeColor="text1"/>
        </w:rPr>
        <w:fldChar w:fldCharType="end"/>
      </w:r>
      <w:bookmarkEnd w:id="121"/>
      <w:r w:rsidRPr="00B50B24">
        <w:rPr>
          <w:color w:val="000000" w:themeColor="text1"/>
        </w:rPr>
        <w:t>. Porcentaje de cobertura relativo</w:t>
      </w:r>
      <w:bookmarkEnd w:id="122"/>
    </w:p>
    <w:p w14:paraId="6409EE34" w14:textId="26426897" w:rsidR="00FA5813" w:rsidRDefault="00AB7541" w:rsidP="00FA5813">
      <w:r>
        <w:t>Considerando que el consumo anual de la edificación es de 2.89</w:t>
      </w:r>
      <w:r w:rsidR="00D93922">
        <w:t>2</w:t>
      </w:r>
      <w:r>
        <w:t>.000 kWh/año y la generación anual estimada de la planta solar sería de 42</w:t>
      </w:r>
      <w:r w:rsidR="00EE7A73">
        <w:t>0</w:t>
      </w:r>
      <w:r>
        <w:t>.</w:t>
      </w:r>
      <w:r w:rsidR="00EE7A73">
        <w:t>9</w:t>
      </w:r>
      <w:r>
        <w:t xml:space="preserve">00 kWh/año, </w:t>
      </w:r>
      <w:r w:rsidR="006D1D55">
        <w:t xml:space="preserve">el porcentaje </w:t>
      </w:r>
      <w:r w:rsidR="006D11AD">
        <w:t xml:space="preserve">promedio </w:t>
      </w:r>
      <w:r w:rsidR="006D1D55">
        <w:t xml:space="preserve">de cobertura energética </w:t>
      </w:r>
      <w:r w:rsidR="00312157">
        <w:t xml:space="preserve">se </w:t>
      </w:r>
      <w:r w:rsidR="00356057">
        <w:t>estima en</w:t>
      </w:r>
      <w:r w:rsidRPr="00CA7097">
        <w:rPr>
          <w:color w:val="000000" w:themeColor="text1"/>
        </w:rPr>
        <w:t xml:space="preserve"> 1</w:t>
      </w:r>
      <w:r w:rsidR="00D411B2">
        <w:rPr>
          <w:color w:val="000000" w:themeColor="text1"/>
        </w:rPr>
        <w:t>5</w:t>
      </w:r>
      <w:r w:rsidRPr="00CA7097">
        <w:rPr>
          <w:color w:val="000000" w:themeColor="text1"/>
        </w:rPr>
        <w:t>%</w:t>
      </w:r>
      <w:r w:rsidR="00356057">
        <w:rPr>
          <w:color w:val="000000" w:themeColor="text1"/>
        </w:rPr>
        <w:t>.</w:t>
      </w:r>
      <w:r w:rsidR="006D11AD">
        <w:rPr>
          <w:color w:val="000000" w:themeColor="text1"/>
        </w:rPr>
        <w:t xml:space="preserve"> </w:t>
      </w:r>
      <w:r w:rsidR="00FA5813">
        <w:rPr>
          <w:color w:val="000000" w:themeColor="text1"/>
        </w:rPr>
        <w:t>E</w:t>
      </w:r>
      <w:r w:rsidR="00FA5813" w:rsidRPr="00FA5813">
        <w:rPr>
          <w:color w:val="000000" w:themeColor="text1"/>
        </w:rPr>
        <w:t xml:space="preserve">ste </w:t>
      </w:r>
      <w:r w:rsidR="00FA5813" w:rsidRPr="00FA5813">
        <w:rPr>
          <w:color w:val="000000" w:themeColor="text1"/>
        </w:rPr>
        <w:lastRenderedPageBreak/>
        <w:t xml:space="preserve">porcentaje podría variar según las condiciones climáticas y la hora del día, llegando a alcanzar hasta un </w:t>
      </w:r>
      <w:r w:rsidR="00445B20">
        <w:rPr>
          <w:color w:val="000000" w:themeColor="text1"/>
        </w:rPr>
        <w:t>70</w:t>
      </w:r>
      <w:r w:rsidR="00FA5813" w:rsidRPr="00FA5813">
        <w:rPr>
          <w:color w:val="000000" w:themeColor="text1"/>
        </w:rPr>
        <w:t xml:space="preserve">% de cobertura en los momentos de mayor </w:t>
      </w:r>
      <w:r w:rsidR="007A160E">
        <w:rPr>
          <w:color w:val="000000" w:themeColor="text1"/>
        </w:rPr>
        <w:t>irradi</w:t>
      </w:r>
      <w:r w:rsidR="00FA5813" w:rsidRPr="00FA5813">
        <w:rPr>
          <w:color w:val="000000" w:themeColor="text1"/>
        </w:rPr>
        <w:t>ación</w:t>
      </w:r>
      <w:r w:rsidR="007A160E">
        <w:rPr>
          <w:color w:val="000000" w:themeColor="text1"/>
        </w:rPr>
        <w:t xml:space="preserve"> solar</w:t>
      </w:r>
      <w:r w:rsidR="00FA5813" w:rsidRPr="00FA5813">
        <w:rPr>
          <w:color w:val="000000" w:themeColor="text1"/>
        </w:rPr>
        <w:t>.</w:t>
      </w:r>
    </w:p>
    <w:p w14:paraId="760E7D0A" w14:textId="77777777" w:rsidR="000A0579" w:rsidRDefault="000A0579" w:rsidP="00FA5813"/>
    <w:p w14:paraId="3ED799A8" w14:textId="020EC830" w:rsidR="00E248A9" w:rsidRDefault="00476555" w:rsidP="0047655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23" w:name="_Toc149309042"/>
      <w:bookmarkStart w:id="124" w:name="_Toc164072719"/>
      <w:r>
        <w:rPr>
          <w:color w:val="000000" w:themeColor="text1"/>
        </w:rPr>
        <w:t>Potencial de ahorro</w:t>
      </w:r>
      <w:bookmarkEnd w:id="123"/>
      <w:bookmarkEnd w:id="124"/>
    </w:p>
    <w:p w14:paraId="2C6D35CF" w14:textId="1AAB422B" w:rsidR="0062186E" w:rsidRPr="005B0419" w:rsidRDefault="008B54BB" w:rsidP="00476555">
      <w:pPr>
        <w:rPr>
          <w:color w:val="000000" w:themeColor="text1"/>
        </w:rPr>
      </w:pPr>
      <w:bookmarkStart w:id="125" w:name="_Hlk151299811"/>
      <w:r w:rsidRPr="005B0419">
        <w:rPr>
          <w:color w:val="000000" w:themeColor="text1"/>
        </w:rPr>
        <w:t xml:space="preserve">El potencial de ahorro es calculado a partir de la </w:t>
      </w:r>
      <w:r w:rsidR="0062186E" w:rsidRPr="005B0419">
        <w:rPr>
          <w:color w:val="000000" w:themeColor="text1"/>
        </w:rPr>
        <w:t xml:space="preserve">diferencia entre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sustituido de la red </w:t>
      </w:r>
      <w:r w:rsidR="003A34E0">
        <w:rPr>
          <w:color w:val="000000" w:themeColor="text1"/>
        </w:rPr>
        <w:t xml:space="preserve">eléctrica </w:t>
      </w:r>
      <w:r w:rsidR="0062186E" w:rsidRPr="005B0419">
        <w:rPr>
          <w:color w:val="000000" w:themeColor="text1"/>
        </w:rPr>
        <w:t xml:space="preserve">y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</w:t>
      </w:r>
      <w:r w:rsidR="00332B62">
        <w:rPr>
          <w:color w:val="000000" w:themeColor="text1"/>
        </w:rPr>
        <w:t>generado</w:t>
      </w:r>
      <w:r w:rsidR="0062186E" w:rsidRPr="005B0419">
        <w:rPr>
          <w:color w:val="000000" w:themeColor="text1"/>
        </w:rPr>
        <w:t xml:space="preserve"> por la </w:t>
      </w:r>
      <w:r w:rsidR="00554C62">
        <w:rPr>
          <w:color w:val="000000" w:themeColor="text1"/>
        </w:rPr>
        <w:t>planta</w:t>
      </w:r>
      <w:r w:rsidR="0062186E" w:rsidRPr="005B0419">
        <w:rPr>
          <w:color w:val="000000" w:themeColor="text1"/>
        </w:rPr>
        <w:t xml:space="preserve"> solar fotovoltaica. </w:t>
      </w:r>
    </w:p>
    <w:p w14:paraId="68FDE299" w14:textId="085F3DC6" w:rsidR="005A5707" w:rsidRDefault="005A5707" w:rsidP="005A5707">
      <w:pPr>
        <w:rPr>
          <w:color w:val="000000" w:themeColor="text1"/>
        </w:rPr>
      </w:pPr>
      <w:r>
        <w:rPr>
          <w:color w:val="000000" w:themeColor="text1"/>
        </w:rPr>
        <w:t xml:space="preserve">Para determinar el valor final del kWh generado por la planta solar (Costo Nivelado de la Energía. </w:t>
      </w:r>
      <w:proofErr w:type="spellStart"/>
      <w:r>
        <w:rPr>
          <w:color w:val="000000" w:themeColor="text1"/>
        </w:rPr>
        <w:t>LCOE</w:t>
      </w:r>
      <w:proofErr w:type="spellEnd"/>
      <w:r>
        <w:rPr>
          <w:color w:val="000000" w:themeColor="text1"/>
        </w:rPr>
        <w:t>, por sus siglas en inglés), se consideran los costos de inversión (</w:t>
      </w:r>
      <w:proofErr w:type="spellStart"/>
      <w:r>
        <w:rPr>
          <w:color w:val="000000" w:themeColor="text1"/>
        </w:rPr>
        <w:t>CapEx</w:t>
      </w:r>
      <w:proofErr w:type="spellEnd"/>
      <w:r>
        <w:rPr>
          <w:color w:val="000000" w:themeColor="text1"/>
        </w:rPr>
        <w:t>), de operación y mantenimiento (</w:t>
      </w:r>
      <w:proofErr w:type="spellStart"/>
      <w:r>
        <w:rPr>
          <w:color w:val="000000" w:themeColor="text1"/>
        </w:rPr>
        <w:t>OpEx</w:t>
      </w:r>
      <w:proofErr w:type="spellEnd"/>
      <w:r>
        <w:rPr>
          <w:color w:val="000000" w:themeColor="text1"/>
        </w:rPr>
        <w:t xml:space="preserve">) del proyecto a lo largo de </w:t>
      </w:r>
      <w:r w:rsidRPr="005A6684">
        <w:rPr>
          <w:color w:val="000000" w:themeColor="text1"/>
        </w:rPr>
        <w:t xml:space="preserve">20 años (tiempo estimado de vida útil). Además, se tiene en cuenta la generación energética según la degradación de los paneles solares en el tiempo. Según este análisis, el </w:t>
      </w:r>
      <w:proofErr w:type="spellStart"/>
      <w:r w:rsidRPr="005A6684">
        <w:rPr>
          <w:color w:val="000000" w:themeColor="text1"/>
        </w:rPr>
        <w:t>LCOE</w:t>
      </w:r>
      <w:proofErr w:type="spellEnd"/>
      <w:r w:rsidRPr="005A6684">
        <w:rPr>
          <w:color w:val="000000" w:themeColor="text1"/>
        </w:rPr>
        <w:t xml:space="preserve"> estimado de la planta solar es de </w:t>
      </w:r>
      <w:r w:rsidRPr="00ED1F7B">
        <w:rPr>
          <w:color w:val="000000" w:themeColor="text1"/>
        </w:rPr>
        <w:t>aproximadamente $ 181 COP/kWh.</w:t>
      </w:r>
    </w:p>
    <w:p w14:paraId="1C0B5ECD" w14:textId="5889249D" w:rsidR="00476555" w:rsidRPr="005B0419" w:rsidRDefault="00B8680A" w:rsidP="00476555">
      <w:pPr>
        <w:rPr>
          <w:color w:val="000000" w:themeColor="text1"/>
        </w:rPr>
      </w:pPr>
      <w:r>
        <w:rPr>
          <w:color w:val="000000" w:themeColor="text1"/>
        </w:rPr>
        <w:t xml:space="preserve">Como se puede ver en la tabla </w:t>
      </w:r>
      <w:r w:rsidR="005B15EF">
        <w:rPr>
          <w:color w:val="000000" w:themeColor="text1"/>
        </w:rPr>
        <w:t xml:space="preserve">a continuación, </w:t>
      </w:r>
      <w:r>
        <w:rPr>
          <w:color w:val="000000" w:themeColor="text1"/>
        </w:rPr>
        <w:t>e</w:t>
      </w:r>
      <w:r w:rsidR="0062186E" w:rsidRPr="005B0419">
        <w:rPr>
          <w:color w:val="000000" w:themeColor="text1"/>
        </w:rPr>
        <w:t xml:space="preserve">l costo estimado de </w:t>
      </w:r>
      <w:r w:rsidR="004A77EF">
        <w:rPr>
          <w:color w:val="000000" w:themeColor="text1"/>
        </w:rPr>
        <w:t xml:space="preserve">inversión de </w:t>
      </w:r>
      <w:r w:rsidR="0062186E" w:rsidRPr="005B0419">
        <w:rPr>
          <w:color w:val="000000" w:themeColor="text1"/>
        </w:rPr>
        <w:t>la</w:t>
      </w:r>
      <w:r w:rsidR="004A77EF">
        <w:rPr>
          <w:color w:val="000000" w:themeColor="text1"/>
        </w:rPr>
        <w:t xml:space="preserve"> planta</w:t>
      </w:r>
      <w:r w:rsidR="0062186E" w:rsidRPr="005B0419">
        <w:rPr>
          <w:color w:val="000000" w:themeColor="text1"/>
        </w:rPr>
        <w:t xml:space="preserve"> solar fotovoltaica </w:t>
      </w:r>
      <w:r>
        <w:rPr>
          <w:color w:val="000000" w:themeColor="text1"/>
        </w:rPr>
        <w:t xml:space="preserve">es de </w:t>
      </w:r>
      <w:r w:rsidR="007B576B">
        <w:rPr>
          <w:color w:val="000000" w:themeColor="text1"/>
        </w:rPr>
        <w:t>aproximadamente $ 1.</w:t>
      </w:r>
      <w:r w:rsidR="003071A2">
        <w:rPr>
          <w:color w:val="000000" w:themeColor="text1"/>
        </w:rPr>
        <w:t>12</w:t>
      </w:r>
      <w:r w:rsidR="00DC7160">
        <w:rPr>
          <w:color w:val="000000" w:themeColor="text1"/>
        </w:rPr>
        <w:t>2</w:t>
      </w:r>
      <w:r w:rsidR="007B576B">
        <w:rPr>
          <w:color w:val="000000" w:themeColor="text1"/>
        </w:rPr>
        <w:t xml:space="preserve"> MCOP</w:t>
      </w:r>
      <w:r w:rsidR="005B15EF">
        <w:rPr>
          <w:color w:val="000000" w:themeColor="text1"/>
        </w:rPr>
        <w:t xml:space="preserve"> antes de impuestos aplicables</w:t>
      </w:r>
      <w:r w:rsidR="007B576B">
        <w:rPr>
          <w:color w:val="000000" w:themeColor="text1"/>
        </w:rPr>
        <w:t xml:space="preserve">, el cual </w:t>
      </w:r>
      <w:r w:rsidR="0062186E" w:rsidRPr="005B0419">
        <w:rPr>
          <w:color w:val="000000" w:themeColor="text1"/>
        </w:rPr>
        <w:t>incluye</w:t>
      </w:r>
      <w:r w:rsidR="005B15EF">
        <w:rPr>
          <w:color w:val="000000" w:themeColor="text1"/>
        </w:rPr>
        <w:t xml:space="preserve"> lo siguiente</w:t>
      </w:r>
      <w:r w:rsidR="0062186E" w:rsidRPr="005B0419">
        <w:rPr>
          <w:color w:val="000000" w:themeColor="text1"/>
        </w:rPr>
        <w:t>:</w:t>
      </w:r>
    </w:p>
    <w:bookmarkEnd w:id="125"/>
    <w:p w14:paraId="08F2B2EC" w14:textId="55A81356" w:rsidR="008B54BB" w:rsidRDefault="008B54BB" w:rsidP="008B54BB">
      <w:pPr>
        <w:pStyle w:val="Prrafodelista"/>
        <w:numPr>
          <w:ilvl w:val="0"/>
          <w:numId w:val="11"/>
        </w:numPr>
      </w:pPr>
      <w:r>
        <w:t>Equipos de generación.</w:t>
      </w:r>
    </w:p>
    <w:p w14:paraId="14354D61" w14:textId="47964BCE" w:rsidR="008B54BB" w:rsidRDefault="008B54BB" w:rsidP="008B54BB">
      <w:pPr>
        <w:pStyle w:val="Prrafodelista"/>
        <w:numPr>
          <w:ilvl w:val="0"/>
          <w:numId w:val="11"/>
        </w:numPr>
      </w:pPr>
      <w:r>
        <w:t>Equipos de interconexión.</w:t>
      </w:r>
    </w:p>
    <w:p w14:paraId="1FC3DD38" w14:textId="6BE6F3ED" w:rsidR="008B54BB" w:rsidRDefault="008B54BB" w:rsidP="008B54BB">
      <w:pPr>
        <w:pStyle w:val="Prrafodelista"/>
        <w:numPr>
          <w:ilvl w:val="0"/>
          <w:numId w:val="11"/>
        </w:numPr>
      </w:pPr>
      <w:r>
        <w:t>Cableado requerido.</w:t>
      </w:r>
    </w:p>
    <w:p w14:paraId="585FB5A1" w14:textId="00C95C2B" w:rsidR="008B54BB" w:rsidRDefault="008B54BB" w:rsidP="008B54BB">
      <w:pPr>
        <w:pStyle w:val="Prrafodelista"/>
        <w:numPr>
          <w:ilvl w:val="0"/>
          <w:numId w:val="11"/>
        </w:numPr>
      </w:pPr>
      <w:r>
        <w:t>Elementos de protección eléctrica</w:t>
      </w:r>
    </w:p>
    <w:p w14:paraId="64747AC4" w14:textId="1628BFFD" w:rsidR="008B54BB" w:rsidRDefault="008B54BB" w:rsidP="008B54BB">
      <w:pPr>
        <w:pStyle w:val="Prrafodelista"/>
        <w:numPr>
          <w:ilvl w:val="0"/>
          <w:numId w:val="11"/>
        </w:numPr>
      </w:pPr>
      <w:r>
        <w:t>Elementos de puesta a tierra.</w:t>
      </w:r>
    </w:p>
    <w:p w14:paraId="7DDE8FD6" w14:textId="1195A875" w:rsidR="008B54BB" w:rsidRDefault="008B54BB" w:rsidP="008B54BB">
      <w:pPr>
        <w:pStyle w:val="Prrafodelista"/>
        <w:numPr>
          <w:ilvl w:val="0"/>
          <w:numId w:val="11"/>
        </w:numPr>
      </w:pPr>
      <w:r>
        <w:t>Ingeniería de detalle.</w:t>
      </w:r>
    </w:p>
    <w:p w14:paraId="1883C2D0" w14:textId="53DE14E0" w:rsidR="008B54BB" w:rsidRDefault="008B54BB" w:rsidP="008B54BB">
      <w:pPr>
        <w:pStyle w:val="Prrafodelista"/>
        <w:numPr>
          <w:ilvl w:val="0"/>
          <w:numId w:val="11"/>
        </w:numPr>
      </w:pPr>
      <w:r>
        <w:t>Adecuaciones requeridas.</w:t>
      </w:r>
    </w:p>
    <w:p w14:paraId="1CD5560A" w14:textId="728A4917" w:rsidR="008B54BB" w:rsidRDefault="008B54BB" w:rsidP="008B54BB">
      <w:pPr>
        <w:pStyle w:val="Prrafodelista"/>
        <w:numPr>
          <w:ilvl w:val="0"/>
          <w:numId w:val="11"/>
        </w:numPr>
      </w:pPr>
      <w:r>
        <w:t>Logística de la obra.</w:t>
      </w:r>
    </w:p>
    <w:p w14:paraId="68036E2B" w14:textId="3E22F60F" w:rsidR="008B54BB" w:rsidRDefault="008B54BB" w:rsidP="008B54BB">
      <w:pPr>
        <w:pStyle w:val="Prrafodelista"/>
        <w:numPr>
          <w:ilvl w:val="0"/>
          <w:numId w:val="11"/>
        </w:numPr>
      </w:pPr>
      <w:r>
        <w:t>Mano de obra de instalación.</w:t>
      </w:r>
    </w:p>
    <w:p w14:paraId="20ADD377" w14:textId="486DED54" w:rsidR="008B54BB" w:rsidRDefault="008B54BB" w:rsidP="008B54BB">
      <w:pPr>
        <w:pStyle w:val="Prrafodelista"/>
        <w:numPr>
          <w:ilvl w:val="0"/>
          <w:numId w:val="11"/>
        </w:numPr>
      </w:pPr>
      <w:r>
        <w:t>Pólizas.</w:t>
      </w:r>
    </w:p>
    <w:p w14:paraId="0936C000" w14:textId="541980C6" w:rsidR="00AF6E68" w:rsidRDefault="008B54BB" w:rsidP="00AF6E68">
      <w:pPr>
        <w:pStyle w:val="Prrafodelista"/>
        <w:numPr>
          <w:ilvl w:val="0"/>
          <w:numId w:val="11"/>
        </w:numPr>
      </w:pPr>
      <w:r>
        <w:t>Tramites y documentación.</w:t>
      </w:r>
    </w:p>
    <w:p w14:paraId="0DAB9091" w14:textId="77777777" w:rsidR="009138DD" w:rsidRDefault="009138DD" w:rsidP="00BE0DC0"/>
    <w:tbl>
      <w:tblPr>
        <w:tblW w:w="9638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57"/>
        <w:gridCol w:w="3402"/>
        <w:gridCol w:w="993"/>
        <w:gridCol w:w="992"/>
        <w:gridCol w:w="1276"/>
        <w:gridCol w:w="2258"/>
        <w:gridCol w:w="160"/>
      </w:tblGrid>
      <w:tr w:rsidR="008527E1" w:rsidRPr="008527E1" w14:paraId="05F28409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753073A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340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00B050"/>
            <w:vAlign w:val="center"/>
            <w:hideMark/>
          </w:tcPr>
          <w:p w14:paraId="774919E1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00B050"/>
            <w:noWrap/>
            <w:vAlign w:val="center"/>
            <w:hideMark/>
          </w:tcPr>
          <w:p w14:paraId="4A72B67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00B050"/>
            <w:noWrap/>
            <w:vAlign w:val="center"/>
            <w:hideMark/>
          </w:tcPr>
          <w:p w14:paraId="2DCEB21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00B050"/>
            <w:noWrap/>
            <w:vAlign w:val="center"/>
            <w:hideMark/>
          </w:tcPr>
          <w:p w14:paraId="521F0D63" w14:textId="77777777" w:rsid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>Unit</w:t>
            </w:r>
            <w:proofErr w:type="spellEnd"/>
          </w:p>
          <w:p w14:paraId="6D932BC4" w14:textId="3ECA615E" w:rsidR="001F3AED" w:rsidRPr="008527E1" w:rsidRDefault="001F3AED" w:rsidP="008527E1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>[COP]</w:t>
            </w:r>
          </w:p>
        </w:tc>
        <w:tc>
          <w:tcPr>
            <w:tcW w:w="22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3A7B66F1" w14:textId="77777777" w:rsidR="001F3AED" w:rsidRDefault="008527E1" w:rsidP="001F3AED">
            <w:pPr>
              <w:spacing w:after="0"/>
              <w:jc w:val="right"/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>V. Total</w:t>
            </w:r>
            <w:r w:rsidR="00EE2D09"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 xml:space="preserve"> </w:t>
            </w:r>
          </w:p>
          <w:p w14:paraId="4202F15E" w14:textId="1B5DBDD9" w:rsidR="008527E1" w:rsidRPr="008527E1" w:rsidRDefault="001F3AED" w:rsidP="001F3AED">
            <w:pPr>
              <w:spacing w:after="0"/>
              <w:jc w:val="right"/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>[</w:t>
            </w:r>
            <w:r w:rsidR="00EE2D09"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>COP</w:t>
            </w:r>
            <w:r>
              <w:rPr>
                <w:rFonts w:cs="Tahoma"/>
                <w:b/>
                <w:bCs/>
                <w:color w:val="FFFFFF"/>
                <w:sz w:val="18"/>
                <w:szCs w:val="18"/>
                <w:lang w:eastAsia="es-CO"/>
              </w:rPr>
              <w:t>]</w:t>
            </w:r>
          </w:p>
        </w:tc>
      </w:tr>
      <w:tr w:rsidR="008527E1" w:rsidRPr="008527E1" w14:paraId="2CEE69D3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BFFB6D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1D5A3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Panel Solar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1BC79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C538E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480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9260882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$ 1.004.910 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3213B59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                 482.356.800 </w:t>
            </w:r>
          </w:p>
        </w:tc>
      </w:tr>
      <w:tr w:rsidR="008527E1" w:rsidRPr="008527E1" w14:paraId="5DAB1B0B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15E88BD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2B0974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Inversor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BA81F63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BC8F354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2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72BB99B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$ 29.700.000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37C2BDA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                   59.400.000 </w:t>
            </w:r>
          </w:p>
        </w:tc>
      </w:tr>
      <w:tr w:rsidR="008527E1" w:rsidRPr="008527E1" w14:paraId="36C764C4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394E7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66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83DA10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equipos exentos de IVA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515F71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                 541.756.800 </w:t>
            </w:r>
          </w:p>
        </w:tc>
      </w:tr>
      <w:tr w:rsidR="008527E1" w:rsidRPr="008527E1" w14:paraId="2220A59B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7190A4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C6AA7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864444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F59E8C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3D04364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B627C5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8527E1" w:rsidRPr="008527E1" w14:paraId="72B55354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97DFAA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340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105E695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A6BBD04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23F28F5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C130511" w14:textId="0C5AF553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</w:tc>
        <w:tc>
          <w:tcPr>
            <w:tcW w:w="22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0B60A48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</w:tc>
      </w:tr>
      <w:tr w:rsidR="008527E1" w:rsidRPr="008527E1" w14:paraId="22A395AD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14AC24A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4</w:t>
            </w:r>
          </w:p>
        </w:tc>
        <w:tc>
          <w:tcPr>
            <w:tcW w:w="8921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1C0C65A1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Obra</w:t>
            </w:r>
          </w:p>
        </w:tc>
      </w:tr>
      <w:tr w:rsidR="008527E1" w:rsidRPr="008527E1" w14:paraId="1489F086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8B1CC8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18B6D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Estructura de soporte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EA9A4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ED8A3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9B9C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$ 152.323.200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3A16D0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$ 152.323.200 </w:t>
            </w:r>
          </w:p>
        </w:tc>
      </w:tr>
      <w:tr w:rsidR="008527E1" w:rsidRPr="008527E1" w14:paraId="5DA76F46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ADCF8A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D074C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Cable Solar Fotovoltaico 8 mm2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DD183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B85CD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4500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8E302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$ 4.400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29C642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$ 19.800.000 </w:t>
            </w:r>
          </w:p>
        </w:tc>
      </w:tr>
      <w:tr w:rsidR="008527E1" w:rsidRPr="008527E1" w14:paraId="1210003E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B64AB1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497B3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Cable </w:t>
            </w: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Combiner</w:t>
            </w:r>
            <w:proofErr w:type="spellEnd"/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box  1/0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CA21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3340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300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90E5E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$ 16.000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0F9E7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$ 4.800.000 </w:t>
            </w:r>
          </w:p>
        </w:tc>
      </w:tr>
      <w:tr w:rsidR="008527E1" w:rsidRPr="008527E1" w14:paraId="6E3A1766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AE5FE8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236C5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DC protección/ Conduit/ Desconexión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BE01C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16305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B0904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$ 6.346.800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9BEF59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$ 6.346.800 </w:t>
            </w:r>
          </w:p>
        </w:tc>
      </w:tr>
      <w:tr w:rsidR="008527E1" w:rsidRPr="008527E1" w14:paraId="5BB6280E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5A09DD0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314D9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Cableado de interconexión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38BF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D795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300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14ED0D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$ 30.000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D6DBAB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$ 9.000.000 </w:t>
            </w:r>
          </w:p>
        </w:tc>
      </w:tr>
      <w:tr w:rsidR="008527E1" w:rsidRPr="008527E1" w14:paraId="1F5876E1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62B815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EDCA5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Interconexión con transformador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39C8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9BBB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743ECA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$ 51.000.000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99B243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$ 51.000.000 </w:t>
            </w:r>
          </w:p>
        </w:tc>
      </w:tr>
      <w:tr w:rsidR="008527E1" w:rsidRPr="008527E1" w14:paraId="050BD5F8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FD5549B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B80FE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Puesta a tierra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0836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F407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CA15B0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$ 12.693.600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EDAC7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$ 12.693.600 </w:t>
            </w:r>
          </w:p>
        </w:tc>
      </w:tr>
      <w:tr w:rsidR="008527E1" w:rsidRPr="008527E1" w14:paraId="5124F6BD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21C3E1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7F97E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Adecuación en Subestación con celda de medida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AFC2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8A33D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B213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$ 12.693.600 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634D0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$ 12.693.600 </w:t>
            </w:r>
          </w:p>
        </w:tc>
      </w:tr>
      <w:tr w:rsidR="008527E1" w:rsidRPr="008527E1" w14:paraId="413306B4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21A8F13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lastRenderedPageBreak/>
              <w:t>13</w:t>
            </w:r>
          </w:p>
        </w:tc>
        <w:tc>
          <w:tcPr>
            <w:tcW w:w="8921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1FEF7A49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Monitoreo</w:t>
            </w:r>
          </w:p>
        </w:tc>
      </w:tr>
      <w:tr w:rsidR="008527E1" w:rsidRPr="008527E1" w14:paraId="27E77A64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D950C7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C32B5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CCTV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21ECD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4582B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973E3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3AAC0F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8527E1" w:rsidRPr="008527E1" w14:paraId="3CD445C0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64F17FB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7E73A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Medidor de Energía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E7D6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DB062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D4830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B3A52C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</w:tr>
      <w:tr w:rsidR="008527E1" w:rsidRPr="008527E1" w14:paraId="52994F8D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684BC81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06DF8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Estación Meteorológica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7730C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576CA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AFEA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7E2ED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</w:tr>
      <w:tr w:rsidR="008527E1" w:rsidRPr="008527E1" w14:paraId="6147C70A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E8DA990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17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EF53E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Cerramiento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33600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B55D2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583F7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8AC53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8527E1" w:rsidRPr="008527E1" w14:paraId="15C8EC67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9ABB123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18</w:t>
            </w:r>
          </w:p>
        </w:tc>
        <w:tc>
          <w:tcPr>
            <w:tcW w:w="8921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6AB751C5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Operación</w:t>
            </w:r>
          </w:p>
        </w:tc>
      </w:tr>
      <w:tr w:rsidR="008527E1" w:rsidRPr="008527E1" w14:paraId="062F4BE3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821EC3B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071D8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Ingeniería &amp; Diseño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C403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8422A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F2A7D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$ 25.387.200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2DC018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$ 25.387.200 </w:t>
            </w:r>
          </w:p>
        </w:tc>
      </w:tr>
      <w:tr w:rsidR="008527E1" w:rsidRPr="008527E1" w14:paraId="359BC425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F7EFDE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FA132" w14:textId="479744DE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C</w:t>
            </w:r>
            <w:r w:rsidR="00D727AB">
              <w:rPr>
                <w:rFonts w:cs="Tahoma"/>
                <w:sz w:val="18"/>
                <w:szCs w:val="18"/>
                <w:lang w:eastAsia="es-CO"/>
              </w:rPr>
              <w:t>uarto de</w:t>
            </w: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Almacenamiento/ Contenedores/ Adecuación en almacenamiento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7D4E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0792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51DC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$ 6.346.800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33DC6A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$ 6.346.800 </w:t>
            </w:r>
          </w:p>
        </w:tc>
      </w:tr>
      <w:tr w:rsidR="008527E1" w:rsidRPr="008527E1" w14:paraId="012C5E63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3C0A00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7E52F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Adecuación de terreno / Obra civil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04891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CAC55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CC018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$ 19.040.400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4AC22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$ 19.040.400 </w:t>
            </w:r>
          </w:p>
        </w:tc>
      </w:tr>
      <w:tr w:rsidR="008527E1" w:rsidRPr="008527E1" w14:paraId="7744FAC3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E2D9AC3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6F76B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Montaje de equipos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E9B4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7B50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A8BD42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$ 126.936.000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718696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$ 126.936.000 </w:t>
            </w:r>
          </w:p>
        </w:tc>
      </w:tr>
      <w:tr w:rsidR="008527E1" w:rsidRPr="008527E1" w14:paraId="6108AE8D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C54F59D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F5BBB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Equipo de altura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EEAA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CDAB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F745A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$ 38.080.800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F5A51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$ 38.080.800 </w:t>
            </w:r>
          </w:p>
        </w:tc>
      </w:tr>
      <w:tr w:rsidR="008527E1" w:rsidRPr="008527E1" w14:paraId="3D1D3F23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51D4691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8FF5E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Logística: personal &amp; equipos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9990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19B1B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83FAA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$ 10.154.880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EF22F7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$ 10.154.880 </w:t>
            </w:r>
          </w:p>
        </w:tc>
      </w:tr>
      <w:tr w:rsidR="008527E1" w:rsidRPr="008527E1" w14:paraId="29AB039E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60C00A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1BF77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Siso &amp; EPP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B05E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F632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CC04B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$ 19.040.400 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DDE51B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$ 19.040.400 </w:t>
            </w:r>
          </w:p>
        </w:tc>
      </w:tr>
      <w:tr w:rsidR="008527E1" w:rsidRPr="008527E1" w14:paraId="7D50C956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0B690D4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26</w:t>
            </w:r>
          </w:p>
        </w:tc>
        <w:tc>
          <w:tcPr>
            <w:tcW w:w="8921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16DED2FC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8527E1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Trámites / Documentación</w:t>
            </w:r>
          </w:p>
        </w:tc>
      </w:tr>
      <w:tr w:rsidR="008527E1" w:rsidRPr="008527E1" w14:paraId="5A58DA02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F48E680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F7286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Pólizas RC / Anticipo / Cumplimiento / Bienes &amp; Servicios / Parafiscales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9571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F1A71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66260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$ 12.693.600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48EA7E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$ 12.693.600 </w:t>
            </w:r>
          </w:p>
        </w:tc>
      </w:tr>
      <w:tr w:rsidR="008527E1" w:rsidRPr="008527E1" w14:paraId="2F99B073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DB070D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5DA73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Licencia </w:t>
            </w: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UPME</w:t>
            </w:r>
            <w:proofErr w:type="spellEnd"/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&amp; </w:t>
            </w: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ANLA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A284C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8C021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1F87A2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$ 11.424.240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31CED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$ 11.424.240 </w:t>
            </w:r>
          </w:p>
        </w:tc>
      </w:tr>
      <w:tr w:rsidR="008527E1" w:rsidRPr="008527E1" w14:paraId="3BA780B9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6130B7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29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B85FC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Legalización Operador de Red / RETIE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FDF6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A3780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E0157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$ 11.424.240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492FB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$ 11.424.240 </w:t>
            </w:r>
          </w:p>
        </w:tc>
      </w:tr>
      <w:tr w:rsidR="008527E1" w:rsidRPr="008527E1" w14:paraId="2A865319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402155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30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AA105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Licencia Ambiental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02FE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AB11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9C402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$ 11.424.240 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D16115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$ 11.424.240 </w:t>
            </w:r>
          </w:p>
        </w:tc>
      </w:tr>
      <w:tr w:rsidR="008527E1" w:rsidRPr="008527E1" w14:paraId="3F2EEA2E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E2EB24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A69F1" w14:textId="77777777" w:rsidR="008527E1" w:rsidRPr="008527E1" w:rsidRDefault="008527E1" w:rsidP="008527E1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Licencia de Construcción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F3112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8527E1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A564F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DD53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$ 11.424.240 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496184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 xml:space="preserve"> $ 11.424.240 </w:t>
            </w:r>
          </w:p>
        </w:tc>
      </w:tr>
      <w:tr w:rsidR="008527E1" w:rsidRPr="008527E1" w14:paraId="479BBF84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DACFC4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6663" w:type="dxa"/>
            <w:gridSpan w:val="4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6138A4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Subtotal</w:t>
            </w:r>
          </w:p>
        </w:tc>
        <w:tc>
          <w:tcPr>
            <w:tcW w:w="225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AC6CC63" w14:textId="2DABC290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$ 580.034.240 </w:t>
            </w:r>
          </w:p>
        </w:tc>
      </w:tr>
      <w:tr w:rsidR="008527E1" w:rsidRPr="008527E1" w14:paraId="373B9B5D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0F04B8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6663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434D18D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IVA 19%</w:t>
            </w:r>
          </w:p>
        </w:tc>
        <w:tc>
          <w:tcPr>
            <w:tcW w:w="22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957C55E" w14:textId="7A1DBBED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</w:t>
            </w: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</w:t>
            </w: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110.206.506 </w:t>
            </w:r>
          </w:p>
        </w:tc>
      </w:tr>
      <w:tr w:rsidR="008527E1" w:rsidRPr="008527E1" w14:paraId="1F62DA6A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C40E23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66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5F15E6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Obra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D819CF" w14:textId="0513CCA0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$ 690.240.746 </w:t>
            </w:r>
          </w:p>
        </w:tc>
      </w:tr>
      <w:tr w:rsidR="008527E1" w:rsidRPr="008527E1" w14:paraId="434B4ED2" w14:textId="77777777" w:rsidTr="008527E1">
        <w:trPr>
          <w:gridAfter w:val="1"/>
          <w:wAfter w:w="160" w:type="dxa"/>
          <w:trHeight w:val="285"/>
        </w:trPr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61E18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16141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0EAA72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BADD8D1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639813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CDFC0D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8527E1" w:rsidRPr="008527E1" w14:paraId="597D114A" w14:textId="77777777" w:rsidTr="008527E1">
        <w:trPr>
          <w:gridAfter w:val="1"/>
          <w:wAfter w:w="160" w:type="dxa"/>
          <w:trHeight w:val="300"/>
        </w:trPr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1BAECC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0DA027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5C5BC0E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CC2E4A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18B87A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22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6A1A3B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8527E1" w:rsidRPr="008527E1" w14:paraId="1C546B4E" w14:textId="77777777" w:rsidTr="008527E1">
        <w:trPr>
          <w:gridAfter w:val="1"/>
          <w:wAfter w:w="160" w:type="dxa"/>
          <w:trHeight w:val="285"/>
        </w:trPr>
        <w:tc>
          <w:tcPr>
            <w:tcW w:w="7220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2E0D2524" w14:textId="0C265662" w:rsidR="008527E1" w:rsidRPr="008527E1" w:rsidRDefault="00270DEF" w:rsidP="008527E1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[COP]</w:t>
            </w:r>
          </w:p>
        </w:tc>
        <w:tc>
          <w:tcPr>
            <w:tcW w:w="225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956A713" w14:textId="77777777" w:rsidR="008527E1" w:rsidRPr="008527E1" w:rsidRDefault="008527E1" w:rsidP="001F3AED">
            <w:pPr>
              <w:spacing w:after="0"/>
              <w:jc w:val="righ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$ 1.121.791.040 </w:t>
            </w:r>
          </w:p>
        </w:tc>
      </w:tr>
      <w:tr w:rsidR="008527E1" w:rsidRPr="008527E1" w14:paraId="496A4E6B" w14:textId="77777777" w:rsidTr="008527E1">
        <w:trPr>
          <w:trHeight w:val="315"/>
        </w:trPr>
        <w:tc>
          <w:tcPr>
            <w:tcW w:w="7220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6DA55C49" w14:textId="77777777" w:rsidR="008527E1" w:rsidRPr="008527E1" w:rsidRDefault="008527E1" w:rsidP="008527E1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225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D24B43" w14:textId="77777777" w:rsidR="008527E1" w:rsidRPr="008527E1" w:rsidRDefault="008527E1">
            <w:pPr>
              <w:spacing w:after="0"/>
              <w:jc w:val="right"/>
              <w:rPr>
                <w:rFonts w:cs="Tahoma"/>
                <w:b/>
                <w:bCs/>
                <w:sz w:val="18"/>
                <w:szCs w:val="18"/>
                <w:lang w:eastAsia="es-CO"/>
              </w:rPr>
              <w:pPrChange w:id="126" w:author="Wiese, Rafael GIZ" w:date="2023-12-15T09:27:00Z">
                <w:pPr>
                  <w:spacing w:after="0"/>
                  <w:jc w:val="left"/>
                </w:pPr>
              </w:pPrChange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E3529" w14:textId="77777777" w:rsidR="008527E1" w:rsidRPr="008527E1" w:rsidRDefault="008527E1" w:rsidP="008527E1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8527E1" w:rsidRPr="008527E1" w14:paraId="585BDF81" w14:textId="77777777" w:rsidTr="008527E1">
        <w:trPr>
          <w:trHeight w:val="285"/>
        </w:trPr>
        <w:tc>
          <w:tcPr>
            <w:tcW w:w="7220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0E4F47A0" w14:textId="1309540A" w:rsidR="008527E1" w:rsidRPr="008527E1" w:rsidRDefault="00E7582A" w:rsidP="008527E1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[USD]</w:t>
            </w:r>
          </w:p>
        </w:tc>
        <w:tc>
          <w:tcPr>
            <w:tcW w:w="2258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27B760E" w14:textId="7EFFC2D1" w:rsidR="008527E1" w:rsidRPr="008527E1" w:rsidRDefault="008527E1" w:rsidP="001F3AED">
            <w:pPr>
              <w:spacing w:after="0"/>
              <w:jc w:val="righ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8527E1">
              <w:rPr>
                <w:rFonts w:cs="Calibri"/>
                <w:b/>
                <w:bCs/>
                <w:sz w:val="18"/>
                <w:szCs w:val="18"/>
                <w:lang w:eastAsia="es-CO"/>
              </w:rPr>
              <w:t>$ 273.608</w:t>
            </w:r>
          </w:p>
        </w:tc>
        <w:tc>
          <w:tcPr>
            <w:tcW w:w="160" w:type="dxa"/>
            <w:vAlign w:val="center"/>
            <w:hideMark/>
          </w:tcPr>
          <w:p w14:paraId="256CC204" w14:textId="77777777" w:rsidR="008527E1" w:rsidRPr="008527E1" w:rsidRDefault="008527E1" w:rsidP="008527E1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8527E1" w:rsidRPr="008527E1" w14:paraId="531F6A08" w14:textId="77777777" w:rsidTr="008527E1">
        <w:trPr>
          <w:trHeight w:val="315"/>
        </w:trPr>
        <w:tc>
          <w:tcPr>
            <w:tcW w:w="7220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579A3FB6" w14:textId="77777777" w:rsidR="008527E1" w:rsidRPr="008527E1" w:rsidRDefault="008527E1" w:rsidP="008527E1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225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8B1FE1" w14:textId="77777777" w:rsidR="008527E1" w:rsidRPr="008527E1" w:rsidRDefault="008527E1">
            <w:pPr>
              <w:spacing w:after="0"/>
              <w:jc w:val="right"/>
              <w:rPr>
                <w:rFonts w:cs="Calibri"/>
                <w:b/>
                <w:bCs/>
                <w:sz w:val="18"/>
                <w:szCs w:val="18"/>
                <w:lang w:eastAsia="es-CO"/>
              </w:rPr>
              <w:pPrChange w:id="127" w:author="Wiese, Rafael GIZ" w:date="2023-12-15T09:27:00Z">
                <w:pPr>
                  <w:spacing w:after="0"/>
                  <w:jc w:val="left"/>
                </w:pPr>
              </w:pPrChange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2D0C2" w14:textId="77777777" w:rsidR="008527E1" w:rsidRPr="008527E1" w:rsidRDefault="008527E1" w:rsidP="008527E1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8527E1" w:rsidRPr="008527E1" w14:paraId="2162FDAA" w14:textId="77777777" w:rsidTr="008527E1">
        <w:trPr>
          <w:trHeight w:val="285"/>
        </w:trPr>
        <w:tc>
          <w:tcPr>
            <w:tcW w:w="7220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7733A0A6" w14:textId="4242B387" w:rsidR="008527E1" w:rsidRPr="008527E1" w:rsidRDefault="00194415" w:rsidP="008527E1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Unitario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antes de IVA [USD/kWp]</w:t>
            </w:r>
          </w:p>
        </w:tc>
        <w:tc>
          <w:tcPr>
            <w:tcW w:w="2258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2A70827" w14:textId="52B77793" w:rsidR="008527E1" w:rsidRPr="008527E1" w:rsidRDefault="008527E1" w:rsidP="001F3AED">
            <w:pPr>
              <w:spacing w:after="0"/>
              <w:jc w:val="righ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commentRangeStart w:id="128"/>
            <w:commentRangeStart w:id="129"/>
            <w:r w:rsidRPr="008527E1">
              <w:rPr>
                <w:rFonts w:cs="Calibri"/>
                <w:b/>
                <w:bCs/>
                <w:sz w:val="18"/>
                <w:szCs w:val="18"/>
                <w:lang w:eastAsia="es-CO"/>
              </w:rPr>
              <w:t>$ 88</w:t>
            </w:r>
            <w:commentRangeEnd w:id="128"/>
            <w:commentRangeEnd w:id="129"/>
            <w:r w:rsidR="00D9173A">
              <w:rPr>
                <w:rFonts w:cs="Calibri"/>
                <w:b/>
                <w:bCs/>
                <w:sz w:val="18"/>
                <w:szCs w:val="18"/>
                <w:lang w:eastAsia="es-CO"/>
              </w:rPr>
              <w:t>4</w:t>
            </w:r>
            <w:r w:rsidR="009B448E">
              <w:rPr>
                <w:rStyle w:val="Refdecomentario"/>
              </w:rPr>
              <w:commentReference w:id="128"/>
            </w:r>
            <w:r w:rsidR="00F95178">
              <w:rPr>
                <w:rStyle w:val="Refdecomentario"/>
              </w:rPr>
              <w:commentReference w:id="129"/>
            </w:r>
          </w:p>
        </w:tc>
        <w:tc>
          <w:tcPr>
            <w:tcW w:w="160" w:type="dxa"/>
            <w:vAlign w:val="center"/>
            <w:hideMark/>
          </w:tcPr>
          <w:p w14:paraId="2CF07FC9" w14:textId="77777777" w:rsidR="008527E1" w:rsidRPr="008527E1" w:rsidRDefault="008527E1" w:rsidP="008527E1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8527E1" w:rsidRPr="008527E1" w14:paraId="5CC64758" w14:textId="77777777" w:rsidTr="008527E1">
        <w:trPr>
          <w:trHeight w:val="315"/>
        </w:trPr>
        <w:tc>
          <w:tcPr>
            <w:tcW w:w="7220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6DAA2CB6" w14:textId="77777777" w:rsidR="008527E1" w:rsidRPr="008527E1" w:rsidRDefault="008527E1" w:rsidP="008527E1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225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8226AC" w14:textId="77777777" w:rsidR="008527E1" w:rsidRPr="008527E1" w:rsidRDefault="008527E1">
            <w:pPr>
              <w:spacing w:after="0"/>
              <w:jc w:val="right"/>
              <w:rPr>
                <w:rFonts w:cs="Calibri"/>
                <w:b/>
                <w:bCs/>
                <w:sz w:val="18"/>
                <w:szCs w:val="18"/>
                <w:lang w:eastAsia="es-CO"/>
              </w:rPr>
              <w:pPrChange w:id="130" w:author="Wiese, Rafael GIZ" w:date="2023-12-15T09:27:00Z">
                <w:pPr>
                  <w:spacing w:after="0"/>
                  <w:jc w:val="left"/>
                </w:pPr>
              </w:pPrChange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26556" w14:textId="77777777" w:rsidR="008527E1" w:rsidRPr="008527E1" w:rsidRDefault="008527E1" w:rsidP="00C96CC0">
            <w:pPr>
              <w:keepNext/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</w:tbl>
    <w:p w14:paraId="56C4C6F7" w14:textId="77777777" w:rsidR="00C96CC0" w:rsidRDefault="00C96CC0" w:rsidP="00C96CC0">
      <w:pPr>
        <w:pStyle w:val="Descripcin"/>
        <w:jc w:val="center"/>
        <w:rPr>
          <w:highlight w:val="yellow"/>
        </w:rPr>
      </w:pPr>
    </w:p>
    <w:p w14:paraId="0252F186" w14:textId="392957DF" w:rsidR="008527E1" w:rsidRPr="00C96CC0" w:rsidRDefault="00C96CC0" w:rsidP="00C96CC0">
      <w:pPr>
        <w:pStyle w:val="Descripcin"/>
        <w:jc w:val="center"/>
        <w:rPr>
          <w:color w:val="000000" w:themeColor="text1"/>
        </w:rPr>
      </w:pPr>
      <w:bookmarkStart w:id="131" w:name="_Toc164072777"/>
      <w:r w:rsidRPr="005A6684">
        <w:rPr>
          <w:color w:val="000000" w:themeColor="text1"/>
        </w:rPr>
        <w:t xml:space="preserve">Tabla </w:t>
      </w:r>
      <w:r w:rsidR="005A6684">
        <w:rPr>
          <w:color w:val="000000" w:themeColor="text1"/>
        </w:rPr>
        <w:fldChar w:fldCharType="begin"/>
      </w:r>
      <w:r w:rsidR="005A6684">
        <w:rPr>
          <w:color w:val="000000" w:themeColor="text1"/>
        </w:rPr>
        <w:instrText xml:space="preserve"> SEQ Tabla \* ARABIC </w:instrText>
      </w:r>
      <w:r w:rsidR="005A6684">
        <w:rPr>
          <w:color w:val="000000" w:themeColor="text1"/>
        </w:rPr>
        <w:fldChar w:fldCharType="separate"/>
      </w:r>
      <w:r w:rsidR="005A6684">
        <w:rPr>
          <w:noProof/>
          <w:color w:val="000000" w:themeColor="text1"/>
        </w:rPr>
        <w:t>1</w:t>
      </w:r>
      <w:r w:rsidR="005A6684">
        <w:rPr>
          <w:color w:val="000000" w:themeColor="text1"/>
        </w:rPr>
        <w:fldChar w:fldCharType="end"/>
      </w:r>
      <w:r w:rsidRPr="005A6684">
        <w:rPr>
          <w:color w:val="000000" w:themeColor="text1"/>
        </w:rPr>
        <w:t>. Costos</w:t>
      </w:r>
      <w:r w:rsidR="00D51B62">
        <w:rPr>
          <w:color w:val="000000" w:themeColor="text1"/>
        </w:rPr>
        <w:t xml:space="preserve"> estimados</w:t>
      </w:r>
      <w:r w:rsidRPr="005A6684">
        <w:rPr>
          <w:color w:val="000000" w:themeColor="text1"/>
        </w:rPr>
        <w:t xml:space="preserve"> de la planta de generación solar fotovoltaica para la Secretaría Distrital de Salud</w:t>
      </w:r>
      <w:bookmarkEnd w:id="131"/>
    </w:p>
    <w:p w14:paraId="164B46A9" w14:textId="77777777" w:rsidR="00734853" w:rsidRDefault="00734853" w:rsidP="00BE0DC0">
      <w:pPr>
        <w:rPr>
          <w:color w:val="000000" w:themeColor="text1"/>
        </w:rPr>
      </w:pPr>
    </w:p>
    <w:p w14:paraId="5AA8C393" w14:textId="1DD59C27" w:rsidR="00BE0DC0" w:rsidRDefault="00753404" w:rsidP="00BE0DC0">
      <w:r>
        <w:rPr>
          <w:color w:val="000000" w:themeColor="text1"/>
        </w:rPr>
        <w:t>A partir de</w:t>
      </w:r>
      <w:r w:rsidR="0018759E">
        <w:t xml:space="preserve"> la </w:t>
      </w:r>
      <w:r w:rsidR="0018759E">
        <w:fldChar w:fldCharType="begin"/>
      </w:r>
      <w:r w:rsidR="0018759E">
        <w:instrText xml:space="preserve"> REF _Ref149312673 \h </w:instrText>
      </w:r>
      <w:r w:rsidR="0018759E">
        <w:fldChar w:fldCharType="separate"/>
      </w:r>
      <w:r w:rsidR="009903F8" w:rsidRPr="0018759E">
        <w:rPr>
          <w:color w:val="000000" w:themeColor="text1"/>
        </w:rPr>
        <w:t xml:space="preserve">Ecuación </w:t>
      </w:r>
      <w:r w:rsidR="009903F8">
        <w:rPr>
          <w:noProof/>
          <w:color w:val="000000" w:themeColor="text1"/>
        </w:rPr>
        <w:t>2</w:t>
      </w:r>
      <w:r w:rsidR="0018759E">
        <w:fldChar w:fldCharType="end"/>
      </w:r>
      <w:r w:rsidR="0018759E">
        <w:t xml:space="preserve"> </w:t>
      </w:r>
      <w:r>
        <w:t>se determina el potencial de ahorro en costos</w:t>
      </w:r>
      <w:r w:rsidR="005136FB">
        <w:t>.</w:t>
      </w:r>
      <w:r>
        <w:t xml:space="preserve"> </w:t>
      </w:r>
      <w:r w:rsidR="005136FB">
        <w:t xml:space="preserve">El costo actual del kWh </w:t>
      </w:r>
      <w:r w:rsidR="00DD4B1A">
        <w:t xml:space="preserve">de la red eléctrica según información suministrada en </w:t>
      </w:r>
      <w:r w:rsidR="00E46B53">
        <w:t>la</w:t>
      </w:r>
      <w:r w:rsidR="00DD4B1A">
        <w:t xml:space="preserve"> última factura del servicio </w:t>
      </w:r>
      <w:r w:rsidR="008B134F">
        <w:t xml:space="preserve">para esta edificación </w:t>
      </w:r>
      <w:r w:rsidR="00DD4B1A">
        <w:t xml:space="preserve">es </w:t>
      </w:r>
      <w:r w:rsidR="0018759E">
        <w:t xml:space="preserve">de </w:t>
      </w:r>
      <w:r w:rsidR="00DD4B1A">
        <w:t xml:space="preserve">$ </w:t>
      </w:r>
      <w:r w:rsidR="0018759E">
        <w:t xml:space="preserve">650 </w:t>
      </w:r>
      <w:r w:rsidR="00DD4B1A">
        <w:t>COP/kWh.</w:t>
      </w:r>
      <w:r w:rsidR="008B134F">
        <w:t xml:space="preserve"> </w:t>
      </w:r>
      <w:r w:rsidR="00592807">
        <w:t>Al comparar este valor con el del kWh solar (</w:t>
      </w:r>
      <w:proofErr w:type="spellStart"/>
      <w:r w:rsidR="00592807">
        <w:t>LCOE</w:t>
      </w:r>
      <w:proofErr w:type="spellEnd"/>
      <w:r w:rsidR="00592807">
        <w:t>)</w:t>
      </w:r>
      <w:r w:rsidR="00536D5B">
        <w:t>,</w:t>
      </w:r>
      <w:r w:rsidR="00592807">
        <w:t xml:space="preserve"> </w:t>
      </w:r>
      <w:r w:rsidR="006328F6">
        <w:t xml:space="preserve">se determina que el potencial de ahorro </w:t>
      </w:r>
      <w:r w:rsidR="00536D5B">
        <w:t>sería</w:t>
      </w:r>
      <w:r w:rsidR="006328F6">
        <w:t xml:space="preserve"> de $ </w:t>
      </w:r>
      <w:r w:rsidR="00B47CED">
        <w:t>428</w:t>
      </w:r>
      <w:r w:rsidR="006328F6">
        <w:t xml:space="preserve"> COP</w:t>
      </w:r>
      <w:r w:rsidR="00C35CD8">
        <w:t xml:space="preserve"> por cada </w:t>
      </w:r>
      <w:r w:rsidR="006328F6">
        <w:t>kWh</w:t>
      </w:r>
      <w:r w:rsidR="00410223">
        <w:t xml:space="preserve"> solar</w:t>
      </w:r>
      <w:r w:rsidR="00536D5B">
        <w:t>.</w:t>
      </w:r>
      <w:r w:rsidR="003D6EB4">
        <w:t xml:space="preserve"> Al multiplicar este valor</w:t>
      </w:r>
      <w:r w:rsidR="0018759E">
        <w:t xml:space="preserve"> por la cantidad de energía generada en un periodo determinado</w:t>
      </w:r>
      <w:r w:rsidR="00867C40">
        <w:t xml:space="preserve"> de tiemp</w:t>
      </w:r>
      <w:r w:rsidR="00C35CD8">
        <w:t xml:space="preserve">o, </w:t>
      </w:r>
      <w:r w:rsidR="00835AA1">
        <w:t xml:space="preserve">se obtiene el ahorro proyectado </w:t>
      </w:r>
      <w:r w:rsidR="000619A3">
        <w:t xml:space="preserve">por la instalación de la planta solar fotovoltaica, según se aprecia </w:t>
      </w:r>
      <w:r w:rsidR="0018759E">
        <w:t>en la</w:t>
      </w:r>
      <w:r w:rsidR="00734853">
        <w:t xml:space="preserve"> </w:t>
      </w:r>
      <w:r w:rsidR="005A6684">
        <w:fldChar w:fldCharType="begin"/>
      </w:r>
      <w:r w:rsidR="005A6684">
        <w:instrText xml:space="preserve"> REF _Ref152596984 \h </w:instrText>
      </w:r>
      <w:r w:rsidR="005A6684">
        <w:fldChar w:fldCharType="separate"/>
      </w:r>
      <w:r w:rsidR="005A6684" w:rsidRPr="005A6684">
        <w:rPr>
          <w:color w:val="000000" w:themeColor="text1"/>
        </w:rPr>
        <w:t xml:space="preserve">Tabla </w:t>
      </w:r>
      <w:r w:rsidR="005A6684" w:rsidRPr="005A6684">
        <w:rPr>
          <w:noProof/>
          <w:color w:val="000000" w:themeColor="text1"/>
        </w:rPr>
        <w:t>2</w:t>
      </w:r>
      <w:r w:rsidR="005A6684">
        <w:fldChar w:fldCharType="end"/>
      </w:r>
      <w:r w:rsidR="005A6684">
        <w:t>.</w:t>
      </w:r>
    </w:p>
    <w:p w14:paraId="27EE3DD3" w14:textId="77777777" w:rsidR="0018759E" w:rsidRDefault="0018759E" w:rsidP="00BE0DC0"/>
    <w:p w14:paraId="5E986F2B" w14:textId="77777777" w:rsidR="0018759E" w:rsidRDefault="0018759E" w:rsidP="0018759E">
      <w:pPr>
        <w:keepNext/>
      </w:pPr>
      <m:oMathPara>
        <m:oMath>
          <m:r>
            <w:rPr>
              <w:rFonts w:ascii="Cambria Math" w:hAnsi="Cambria Math"/>
            </w:rPr>
            <w:lastRenderedPageBreak/>
            <m:t>Potencial de ahorro=Costo de kWh de la red-Costo de kWh Solar</m:t>
          </m:r>
        </m:oMath>
      </m:oMathPara>
    </w:p>
    <w:p w14:paraId="50FDD52C" w14:textId="42C30D25" w:rsidR="0018759E" w:rsidRPr="0018759E" w:rsidRDefault="0018759E" w:rsidP="0018759E">
      <w:pPr>
        <w:pStyle w:val="Descripcin"/>
        <w:jc w:val="center"/>
        <w:rPr>
          <w:color w:val="000000" w:themeColor="text1"/>
        </w:rPr>
      </w:pPr>
      <w:bookmarkStart w:id="132" w:name="_Ref149312673"/>
      <w:bookmarkStart w:id="133" w:name="_Toc153898197"/>
      <w:r w:rsidRPr="0018759E">
        <w:rPr>
          <w:color w:val="000000" w:themeColor="text1"/>
        </w:rPr>
        <w:t xml:space="preserve">Ecuación </w:t>
      </w:r>
      <w:r w:rsidRPr="0018759E">
        <w:rPr>
          <w:color w:val="000000" w:themeColor="text1"/>
        </w:rPr>
        <w:fldChar w:fldCharType="begin"/>
      </w:r>
      <w:r w:rsidRPr="0018759E">
        <w:rPr>
          <w:color w:val="000000" w:themeColor="text1"/>
        </w:rPr>
        <w:instrText xml:space="preserve"> SEQ Ecuación \* ARABIC </w:instrText>
      </w:r>
      <w:r w:rsidRPr="0018759E">
        <w:rPr>
          <w:color w:val="000000" w:themeColor="text1"/>
        </w:rPr>
        <w:fldChar w:fldCharType="separate"/>
      </w:r>
      <w:r w:rsidR="009903F8">
        <w:rPr>
          <w:noProof/>
          <w:color w:val="000000" w:themeColor="text1"/>
        </w:rPr>
        <w:t>2</w:t>
      </w:r>
      <w:r w:rsidRPr="0018759E">
        <w:rPr>
          <w:color w:val="000000" w:themeColor="text1"/>
        </w:rPr>
        <w:fldChar w:fldCharType="end"/>
      </w:r>
      <w:bookmarkEnd w:id="132"/>
      <w:r w:rsidRPr="0018759E">
        <w:rPr>
          <w:color w:val="000000" w:themeColor="text1"/>
        </w:rPr>
        <w:t>. Cálculo de potencial de ahorro</w:t>
      </w:r>
      <w:bookmarkEnd w:id="133"/>
    </w:p>
    <w:p w14:paraId="47D2A94F" w14:textId="77777777" w:rsidR="00BE0DC0" w:rsidRPr="004B323D" w:rsidRDefault="00BE0DC0" w:rsidP="00BE0DC0"/>
    <w:tbl>
      <w:tblPr>
        <w:tblW w:w="669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1"/>
        <w:gridCol w:w="3634"/>
        <w:gridCol w:w="1336"/>
        <w:gridCol w:w="1104"/>
      </w:tblGrid>
      <w:tr w:rsidR="005A6684" w:rsidRPr="005A6684" w14:paraId="30DEA458" w14:textId="77777777" w:rsidTr="00D51B62">
        <w:trPr>
          <w:trHeight w:val="316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2AD37F56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5A6684">
              <w:rPr>
                <w:rFonts w:cs="Calibri"/>
                <w:b/>
                <w:bCs/>
                <w:color w:val="FFFFFF"/>
                <w:lang w:eastAsia="es-CO"/>
              </w:rPr>
              <w:t xml:space="preserve">Ítem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0EC8C88F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5A6684">
              <w:rPr>
                <w:rFonts w:cs="Calibri"/>
                <w:b/>
                <w:bCs/>
                <w:color w:val="FFFFFF"/>
                <w:lang w:eastAsia="es-CO"/>
              </w:rPr>
              <w:t>Atributo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47C2BFE9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5A6684">
              <w:rPr>
                <w:rFonts w:cs="Calibri"/>
                <w:b/>
                <w:bCs/>
                <w:color w:val="FFFFFF"/>
                <w:lang w:eastAsia="es-CO"/>
              </w:rPr>
              <w:t>Valor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15491CB2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5A6684">
              <w:rPr>
                <w:rFonts w:cs="Calibri"/>
                <w:b/>
                <w:bCs/>
                <w:color w:val="FFFFFF"/>
                <w:lang w:eastAsia="es-CO"/>
              </w:rPr>
              <w:t>Unidad</w:t>
            </w:r>
          </w:p>
        </w:tc>
      </w:tr>
      <w:tr w:rsidR="005A6684" w:rsidRPr="005A6684" w14:paraId="47CC8D1E" w14:textId="77777777" w:rsidTr="00D51B62">
        <w:trPr>
          <w:trHeight w:val="31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85388FA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5A6684">
              <w:rPr>
                <w:rFonts w:cs="Calibri"/>
                <w:b/>
                <w:bCs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7BAC3D2" w14:textId="60F334C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Ahorro unitari</w:t>
            </w:r>
            <w:r w:rsidR="00785C66">
              <w:rPr>
                <w:rFonts w:cs="Calibri"/>
                <w:lang w:eastAsia="es-CO"/>
              </w:rPr>
              <w:t>o</w:t>
            </w:r>
            <w:r w:rsidR="00711EA0">
              <w:rPr>
                <w:rFonts w:cs="Calibri"/>
                <w:lang w:eastAsia="es-CO"/>
              </w:rPr>
              <w:t xml:space="preserve"> por kWh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2F749CD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469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3D6F046" w14:textId="1285B8D2" w:rsidR="005A6684" w:rsidRPr="005A6684" w:rsidRDefault="00FA7263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  <w:r w:rsidR="005A6684" w:rsidRPr="005A6684">
              <w:rPr>
                <w:rFonts w:cs="Calibri"/>
                <w:lang w:eastAsia="es-CO"/>
              </w:rPr>
              <w:t>/kWh</w:t>
            </w:r>
          </w:p>
        </w:tc>
      </w:tr>
      <w:tr w:rsidR="005A6684" w:rsidRPr="005A6684" w14:paraId="00FC84DF" w14:textId="77777777" w:rsidTr="00D51B62">
        <w:trPr>
          <w:trHeight w:val="31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D4E80A8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5A6684">
              <w:rPr>
                <w:rFonts w:cs="Calibri"/>
                <w:b/>
                <w:bCs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7AA6ED2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Promedio de energía generada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06A3434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35.044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5614E11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kWh</w:t>
            </w:r>
          </w:p>
        </w:tc>
      </w:tr>
      <w:tr w:rsidR="005A6684" w:rsidRPr="005A6684" w14:paraId="3067C907" w14:textId="77777777" w:rsidTr="00D51B62">
        <w:trPr>
          <w:trHeight w:val="31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28221CE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5A6684">
              <w:rPr>
                <w:rFonts w:cs="Calibri"/>
                <w:b/>
                <w:bCs/>
                <w:lang w:eastAsia="es-CO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557BEA6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Promedio de energía generada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2399596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420.900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62C6692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kWh</w:t>
            </w:r>
          </w:p>
        </w:tc>
      </w:tr>
      <w:tr w:rsidR="005A6684" w:rsidRPr="005A6684" w14:paraId="1FB0AF1F" w14:textId="77777777" w:rsidTr="00D51B62">
        <w:trPr>
          <w:trHeight w:val="31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897F127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5A6684">
              <w:rPr>
                <w:rFonts w:cs="Calibri"/>
                <w:b/>
                <w:bCs/>
                <w:lang w:eastAsia="es-CO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80B3651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Ahorro generado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12F9068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16.439.117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8C38421" w14:textId="366F0086" w:rsidR="005A6684" w:rsidRPr="005A6684" w:rsidRDefault="00711EA0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  <w:tr w:rsidR="005A6684" w:rsidRPr="005A6684" w14:paraId="6834A212" w14:textId="77777777" w:rsidTr="00D51B62">
        <w:trPr>
          <w:trHeight w:val="316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83B0207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5A6684">
              <w:rPr>
                <w:rFonts w:cs="Calibri"/>
                <w:b/>
                <w:bCs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AC9ACDB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Ahorro generado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5F93BB4" w14:textId="77777777" w:rsidR="005A6684" w:rsidRPr="005A6684" w:rsidRDefault="005A6684" w:rsidP="005A668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5A6684">
              <w:rPr>
                <w:rFonts w:cs="Calibri"/>
                <w:lang w:eastAsia="es-CO"/>
              </w:rPr>
              <w:t>197.446.022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57442D4" w14:textId="4F70C217" w:rsidR="005A6684" w:rsidRPr="005A6684" w:rsidRDefault="00711EA0" w:rsidP="005A6684">
            <w:pPr>
              <w:keepNext/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</w:tbl>
    <w:p w14:paraId="757EC36E" w14:textId="77777777" w:rsidR="005A6684" w:rsidRDefault="005A6684" w:rsidP="005A6684">
      <w:pPr>
        <w:pStyle w:val="Descripcin"/>
        <w:jc w:val="center"/>
        <w:rPr>
          <w:color w:val="000000" w:themeColor="text1"/>
        </w:rPr>
      </w:pPr>
    </w:p>
    <w:p w14:paraId="0B27C885" w14:textId="65D9F451" w:rsidR="00734853" w:rsidRPr="005A6684" w:rsidRDefault="005A6684" w:rsidP="005A6684">
      <w:pPr>
        <w:pStyle w:val="Descripcin"/>
        <w:jc w:val="center"/>
        <w:rPr>
          <w:color w:val="000000" w:themeColor="text1"/>
        </w:rPr>
      </w:pPr>
      <w:bookmarkStart w:id="134" w:name="_Ref152596984"/>
      <w:bookmarkStart w:id="135" w:name="_Toc164072778"/>
      <w:r w:rsidRPr="005A6684">
        <w:rPr>
          <w:color w:val="000000" w:themeColor="text1"/>
        </w:rPr>
        <w:t xml:space="preserve">Tabla </w:t>
      </w:r>
      <w:r w:rsidRPr="005A6684">
        <w:rPr>
          <w:color w:val="000000" w:themeColor="text1"/>
        </w:rPr>
        <w:fldChar w:fldCharType="begin"/>
      </w:r>
      <w:r w:rsidRPr="005A6684">
        <w:rPr>
          <w:color w:val="000000" w:themeColor="text1"/>
        </w:rPr>
        <w:instrText xml:space="preserve"> SEQ Tabla \* ARABIC </w:instrText>
      </w:r>
      <w:r w:rsidRPr="005A6684">
        <w:rPr>
          <w:color w:val="000000" w:themeColor="text1"/>
        </w:rPr>
        <w:fldChar w:fldCharType="separate"/>
      </w:r>
      <w:r w:rsidRPr="005A6684">
        <w:rPr>
          <w:noProof/>
          <w:color w:val="000000" w:themeColor="text1"/>
        </w:rPr>
        <w:t>2</w:t>
      </w:r>
      <w:r w:rsidRPr="005A6684">
        <w:rPr>
          <w:color w:val="000000" w:themeColor="text1"/>
        </w:rPr>
        <w:fldChar w:fldCharType="end"/>
      </w:r>
      <w:bookmarkEnd w:id="134"/>
      <w:r w:rsidRPr="005A6684">
        <w:rPr>
          <w:color w:val="000000" w:themeColor="text1"/>
        </w:rPr>
        <w:t>. Potenciales de ahorro para la Secretaría Distrital de Salud</w:t>
      </w:r>
      <w:bookmarkEnd w:id="135"/>
    </w:p>
    <w:p w14:paraId="5F04C264" w14:textId="338846BB" w:rsidR="00BE0DC0" w:rsidRPr="00215E60" w:rsidRDefault="005422F2" w:rsidP="00BE0DC0">
      <w:pPr>
        <w:rPr>
          <w:color w:val="000000" w:themeColor="text1"/>
        </w:rPr>
      </w:pPr>
      <w:r>
        <w:rPr>
          <w:color w:val="000000" w:themeColor="text1"/>
        </w:rPr>
        <w:t xml:space="preserve">Para </w:t>
      </w:r>
      <w:r w:rsidR="00031F02" w:rsidRPr="00215E60">
        <w:rPr>
          <w:color w:val="000000" w:themeColor="text1"/>
        </w:rPr>
        <w:t xml:space="preserve">determinar el </w:t>
      </w:r>
      <w:r w:rsidR="00265655">
        <w:rPr>
          <w:color w:val="000000" w:themeColor="text1"/>
        </w:rPr>
        <w:t xml:space="preserve">periodo de </w:t>
      </w:r>
      <w:r w:rsidR="00031F02" w:rsidRPr="00215E60">
        <w:rPr>
          <w:color w:val="000000" w:themeColor="text1"/>
        </w:rPr>
        <w:t>retorno</w:t>
      </w:r>
      <w:r w:rsidR="009D466E" w:rsidRPr="00215E60">
        <w:rPr>
          <w:color w:val="000000" w:themeColor="text1"/>
        </w:rPr>
        <w:t xml:space="preserve"> </w:t>
      </w:r>
      <w:r w:rsidR="00F37981">
        <w:rPr>
          <w:color w:val="000000" w:themeColor="text1"/>
        </w:rPr>
        <w:t xml:space="preserve">simple </w:t>
      </w:r>
      <w:r w:rsidR="009D466E" w:rsidRPr="00215E60">
        <w:rPr>
          <w:color w:val="000000" w:themeColor="text1"/>
        </w:rPr>
        <w:t xml:space="preserve">de </w:t>
      </w:r>
      <w:r w:rsidR="00F37981">
        <w:rPr>
          <w:color w:val="000000" w:themeColor="text1"/>
        </w:rPr>
        <w:t xml:space="preserve">la </w:t>
      </w:r>
      <w:r w:rsidR="009D466E" w:rsidRPr="00215E60">
        <w:rPr>
          <w:color w:val="000000" w:themeColor="text1"/>
        </w:rPr>
        <w:t>inversión</w:t>
      </w:r>
      <w:r>
        <w:rPr>
          <w:color w:val="000000" w:themeColor="text1"/>
        </w:rPr>
        <w:t xml:space="preserve"> </w:t>
      </w:r>
      <w:r w:rsidR="00D74CCF">
        <w:rPr>
          <w:color w:val="000000" w:themeColor="text1"/>
        </w:rPr>
        <w:t xml:space="preserve">se </w:t>
      </w:r>
      <w:r w:rsidR="00C16E19">
        <w:rPr>
          <w:color w:val="000000" w:themeColor="text1"/>
        </w:rPr>
        <w:t>utiliza la</w:t>
      </w:r>
      <w:r w:rsidR="009D466E" w:rsidRPr="00215E60">
        <w:rPr>
          <w:color w:val="000000" w:themeColor="text1"/>
        </w:rPr>
        <w:t xml:space="preserve"> </w:t>
      </w:r>
      <w:r w:rsidR="009D466E" w:rsidRPr="00215E60">
        <w:rPr>
          <w:color w:val="000000" w:themeColor="text1"/>
        </w:rPr>
        <w:fldChar w:fldCharType="begin"/>
      </w:r>
      <w:r w:rsidR="009D466E" w:rsidRPr="00215E60">
        <w:rPr>
          <w:color w:val="000000" w:themeColor="text1"/>
        </w:rPr>
        <w:instrText xml:space="preserve"> REF _Ref149315195 \h </w:instrText>
      </w:r>
      <w:r w:rsidR="009D466E" w:rsidRPr="00215E60">
        <w:rPr>
          <w:color w:val="000000" w:themeColor="text1"/>
        </w:rPr>
      </w:r>
      <w:r w:rsidR="009D466E" w:rsidRPr="00215E60">
        <w:rPr>
          <w:color w:val="000000" w:themeColor="text1"/>
        </w:rPr>
        <w:fldChar w:fldCharType="separate"/>
      </w:r>
      <w:r w:rsidR="00711EA0" w:rsidRPr="009D466E">
        <w:rPr>
          <w:color w:val="000000" w:themeColor="text1"/>
        </w:rPr>
        <w:t xml:space="preserve">Ecuación </w:t>
      </w:r>
      <w:r w:rsidR="00711EA0">
        <w:rPr>
          <w:noProof/>
          <w:color w:val="000000" w:themeColor="text1"/>
        </w:rPr>
        <w:t>3</w:t>
      </w:r>
      <w:r w:rsidR="009D466E" w:rsidRPr="00215E60">
        <w:rPr>
          <w:color w:val="000000" w:themeColor="text1"/>
        </w:rPr>
        <w:fldChar w:fldCharType="end"/>
      </w:r>
      <w:r w:rsidR="00212895">
        <w:rPr>
          <w:color w:val="000000" w:themeColor="text1"/>
        </w:rPr>
        <w:t>,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que relaciona </w:t>
      </w:r>
      <w:r w:rsidR="009D466E" w:rsidRPr="00215E60">
        <w:rPr>
          <w:color w:val="000000" w:themeColor="text1"/>
        </w:rPr>
        <w:t>la inversión realizada</w:t>
      </w:r>
      <w:r w:rsidR="00412B35">
        <w:rPr>
          <w:color w:val="000000" w:themeColor="text1"/>
        </w:rPr>
        <w:t xml:space="preserve"> (</w:t>
      </w:r>
      <w:proofErr w:type="spellStart"/>
      <w:r w:rsidR="007E1A2C">
        <w:rPr>
          <w:color w:val="000000" w:themeColor="text1"/>
        </w:rPr>
        <w:t>CapEx</w:t>
      </w:r>
      <w:proofErr w:type="spellEnd"/>
      <w:r w:rsidR="00412B35">
        <w:rPr>
          <w:color w:val="000000" w:themeColor="text1"/>
        </w:rPr>
        <w:t>)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antes de impuestos </w:t>
      </w:r>
      <w:r w:rsidR="009D466E" w:rsidRPr="00215E60">
        <w:rPr>
          <w:color w:val="000000" w:themeColor="text1"/>
        </w:rPr>
        <w:t>y los ahorros anuales</w:t>
      </w:r>
      <w:r w:rsidR="00412B35">
        <w:rPr>
          <w:color w:val="000000" w:themeColor="text1"/>
        </w:rPr>
        <w:t xml:space="preserve"> estimados.</w:t>
      </w:r>
    </w:p>
    <w:p w14:paraId="68DAFDFB" w14:textId="77777777" w:rsidR="009D466E" w:rsidRDefault="009D466E" w:rsidP="00BE0DC0"/>
    <w:p w14:paraId="3CBD1FEA" w14:textId="173A8ED8" w:rsidR="009D466E" w:rsidRPr="00D51B62" w:rsidRDefault="009D466E" w:rsidP="009D466E">
      <w:pPr>
        <w:keepNext/>
      </w:pPr>
      <m:oMathPara>
        <m:oMath>
          <m:r>
            <w:rPr>
              <w:rFonts w:ascii="Cambria Math" w:hAnsi="Cambria Math"/>
            </w:rPr>
            <m:t>ROI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simple</m:t>
          </m:r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Inversi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ó</m:t>
              </m:r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realizada</m:t>
              </m:r>
            </m:num>
            <m:den>
              <m:r>
                <w:rPr>
                  <w:rFonts w:ascii="Cambria Math" w:hAnsi="Cambria Math"/>
                </w:rPr>
                <m:t>Ahorro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generado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anual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ahoma"/>
                  <w:color w:val="000000" w:themeColor="text1"/>
                  <w:lang w:eastAsia="es-CO"/>
                </w:rPr>
                <m:t xml:space="preserve">$ 1.121 MCOP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Calibri"/>
                  <w:lang w:eastAsia="es-CO"/>
                </w:rPr>
                <m:t xml:space="preserve"> $ 197 MCOP</m:t>
              </m:r>
            </m:den>
          </m:f>
          <m:r>
            <w:rPr>
              <w:rFonts w:ascii="Cambria Math" w:hAnsi="Cambria Math"/>
            </w:rPr>
            <m:t>=5,7 años</m:t>
          </m:r>
        </m:oMath>
      </m:oMathPara>
    </w:p>
    <w:p w14:paraId="40A676BF" w14:textId="355F425B" w:rsidR="009D466E" w:rsidRPr="009D466E" w:rsidRDefault="009D466E" w:rsidP="009D466E">
      <w:pPr>
        <w:pStyle w:val="Descripcin"/>
        <w:jc w:val="center"/>
        <w:rPr>
          <w:color w:val="000000" w:themeColor="text1"/>
        </w:rPr>
      </w:pPr>
      <w:bookmarkStart w:id="136" w:name="_Ref149315195"/>
      <w:bookmarkStart w:id="137" w:name="_Toc153898198"/>
      <w:r w:rsidRPr="009D466E">
        <w:rPr>
          <w:color w:val="000000" w:themeColor="text1"/>
        </w:rPr>
        <w:t xml:space="preserve">Ecuación </w:t>
      </w:r>
      <w:r w:rsidRPr="009D466E">
        <w:rPr>
          <w:color w:val="000000" w:themeColor="text1"/>
        </w:rPr>
        <w:fldChar w:fldCharType="begin"/>
      </w:r>
      <w:r w:rsidRPr="009D466E">
        <w:rPr>
          <w:color w:val="000000" w:themeColor="text1"/>
        </w:rPr>
        <w:instrText xml:space="preserve"> SEQ Ecuación \* ARABIC </w:instrText>
      </w:r>
      <w:r w:rsidRPr="009D466E">
        <w:rPr>
          <w:color w:val="000000" w:themeColor="text1"/>
        </w:rPr>
        <w:fldChar w:fldCharType="separate"/>
      </w:r>
      <w:r w:rsidR="00711EA0">
        <w:rPr>
          <w:noProof/>
          <w:color w:val="000000" w:themeColor="text1"/>
        </w:rPr>
        <w:t>3</w:t>
      </w:r>
      <w:r w:rsidRPr="009D466E">
        <w:rPr>
          <w:color w:val="000000" w:themeColor="text1"/>
        </w:rPr>
        <w:fldChar w:fldCharType="end"/>
      </w:r>
      <w:bookmarkEnd w:id="136"/>
      <w:r w:rsidRPr="009D466E">
        <w:rPr>
          <w:color w:val="000000" w:themeColor="text1"/>
        </w:rPr>
        <w:t>. Retorno de inversión simple</w:t>
      </w:r>
      <w:bookmarkEnd w:id="137"/>
    </w:p>
    <w:p w14:paraId="5319699C" w14:textId="77777777" w:rsidR="000E1945" w:rsidRDefault="000E1945" w:rsidP="00BE0DC0">
      <w:pPr>
        <w:rPr>
          <w:color w:val="000000" w:themeColor="text1"/>
        </w:rPr>
      </w:pPr>
    </w:p>
    <w:p w14:paraId="1870146C" w14:textId="77D21FC3" w:rsidR="006F4B43" w:rsidRDefault="00E01655" w:rsidP="00BE0DC0">
      <w:pPr>
        <w:rPr>
          <w:color w:val="000000" w:themeColor="text1"/>
        </w:rPr>
      </w:pPr>
      <w:r>
        <w:rPr>
          <w:color w:val="000000" w:themeColor="text1"/>
        </w:rPr>
        <w:t xml:space="preserve">Este valor </w:t>
      </w:r>
      <w:r w:rsidR="00265655">
        <w:rPr>
          <w:color w:val="000000" w:themeColor="text1"/>
        </w:rPr>
        <w:t xml:space="preserve">en años refleja de manera general la </w:t>
      </w:r>
      <w:r w:rsidR="008C5474">
        <w:rPr>
          <w:color w:val="000000" w:themeColor="text1"/>
        </w:rPr>
        <w:t>conveniencia financiera de instalar la planta solar</w:t>
      </w:r>
      <w:r w:rsidR="0037063F">
        <w:rPr>
          <w:color w:val="000000" w:themeColor="text1"/>
        </w:rPr>
        <w:t xml:space="preserve"> fotovoltaica</w:t>
      </w:r>
      <w:r w:rsidR="008C5474">
        <w:rPr>
          <w:color w:val="000000" w:themeColor="text1"/>
        </w:rPr>
        <w:t xml:space="preserve">, </w:t>
      </w:r>
      <w:r w:rsidR="00437C97">
        <w:rPr>
          <w:color w:val="000000" w:themeColor="text1"/>
        </w:rPr>
        <w:t xml:space="preserve">pero </w:t>
      </w:r>
      <w:r w:rsidR="00C61A6F">
        <w:rPr>
          <w:color w:val="000000" w:themeColor="text1"/>
        </w:rPr>
        <w:t xml:space="preserve">para tener </w:t>
      </w:r>
      <w:r w:rsidR="009E665A">
        <w:rPr>
          <w:color w:val="000000" w:themeColor="text1"/>
        </w:rPr>
        <w:t xml:space="preserve">análisis completo </w:t>
      </w:r>
      <w:r w:rsidR="00C61A6F">
        <w:rPr>
          <w:color w:val="000000" w:themeColor="text1"/>
        </w:rPr>
        <w:t>se deben</w:t>
      </w:r>
      <w:r w:rsidR="009E665A">
        <w:rPr>
          <w:color w:val="000000" w:themeColor="text1"/>
        </w:rPr>
        <w:t xml:space="preserve"> </w:t>
      </w:r>
      <w:r w:rsidR="00C61A6F">
        <w:rPr>
          <w:color w:val="000000" w:themeColor="text1"/>
        </w:rPr>
        <w:t>tener</w:t>
      </w:r>
      <w:r w:rsidR="000A12ED" w:rsidRPr="00215E60">
        <w:rPr>
          <w:color w:val="000000" w:themeColor="text1"/>
        </w:rPr>
        <w:t xml:space="preserve"> en cuenta otros factores como </w:t>
      </w:r>
      <w:r w:rsidR="00417CB6">
        <w:rPr>
          <w:color w:val="000000" w:themeColor="text1"/>
        </w:rPr>
        <w:t>el aumento</w:t>
      </w:r>
      <w:r w:rsidR="00CB2223">
        <w:rPr>
          <w:color w:val="000000" w:themeColor="text1"/>
        </w:rPr>
        <w:t xml:space="preserve"> anual del valor del kWh</w:t>
      </w:r>
      <w:r w:rsidR="00417CB6">
        <w:rPr>
          <w:color w:val="000000" w:themeColor="text1"/>
        </w:rPr>
        <w:t xml:space="preserve"> </w:t>
      </w:r>
      <w:r w:rsidR="000A12ED" w:rsidRPr="00215E60">
        <w:rPr>
          <w:color w:val="000000" w:themeColor="text1"/>
        </w:rPr>
        <w:t xml:space="preserve">de </w:t>
      </w:r>
      <w:r w:rsidR="00CB2223">
        <w:rPr>
          <w:color w:val="000000" w:themeColor="text1"/>
        </w:rPr>
        <w:t xml:space="preserve">la </w:t>
      </w:r>
      <w:r w:rsidR="000A12ED" w:rsidRPr="00215E60">
        <w:rPr>
          <w:color w:val="000000" w:themeColor="text1"/>
        </w:rPr>
        <w:t>red</w:t>
      </w:r>
      <w:r w:rsidR="00CB2223">
        <w:rPr>
          <w:color w:val="000000" w:themeColor="text1"/>
        </w:rPr>
        <w:t xml:space="preserve"> eléctrica</w:t>
      </w:r>
      <w:r w:rsidR="005B44D2" w:rsidRPr="00215E60">
        <w:rPr>
          <w:color w:val="000000" w:themeColor="text1"/>
        </w:rPr>
        <w:t xml:space="preserve">, </w:t>
      </w:r>
      <w:r w:rsidR="00CB2223">
        <w:rPr>
          <w:color w:val="000000" w:themeColor="text1"/>
        </w:rPr>
        <w:t xml:space="preserve">la inflación, </w:t>
      </w:r>
      <w:r w:rsidR="005B44D2" w:rsidRPr="00215E60">
        <w:rPr>
          <w:color w:val="000000" w:themeColor="text1"/>
        </w:rPr>
        <w:t>el pago de impuestos</w:t>
      </w:r>
      <w:r w:rsidR="001A76C7">
        <w:rPr>
          <w:color w:val="000000" w:themeColor="text1"/>
        </w:rPr>
        <w:t xml:space="preserve"> </w:t>
      </w:r>
      <w:r w:rsidR="00CB2223">
        <w:rPr>
          <w:color w:val="000000" w:themeColor="text1"/>
        </w:rPr>
        <w:t xml:space="preserve">aplicables </w:t>
      </w:r>
      <w:r w:rsidR="001A76C7">
        <w:rPr>
          <w:color w:val="000000" w:themeColor="text1"/>
        </w:rPr>
        <w:t>(si se generan)</w:t>
      </w:r>
      <w:r w:rsidR="00215E60">
        <w:rPr>
          <w:color w:val="000000" w:themeColor="text1"/>
        </w:rPr>
        <w:t xml:space="preserve">, la depreciación de los activos y </w:t>
      </w:r>
      <w:r w:rsidR="00CB2223">
        <w:rPr>
          <w:color w:val="000000" w:themeColor="text1"/>
        </w:rPr>
        <w:t xml:space="preserve">los beneficios tributarios de la Ley </w:t>
      </w:r>
      <w:r w:rsidR="001A47B1">
        <w:rPr>
          <w:color w:val="000000" w:themeColor="text1"/>
        </w:rPr>
        <w:t xml:space="preserve">1715 </w:t>
      </w:r>
      <w:r w:rsidR="00CB2223">
        <w:rPr>
          <w:color w:val="000000" w:themeColor="text1"/>
        </w:rPr>
        <w:t xml:space="preserve">de 2014, como </w:t>
      </w:r>
      <w:r w:rsidR="00215E60">
        <w:rPr>
          <w:color w:val="000000" w:themeColor="text1"/>
        </w:rPr>
        <w:t>la exclusión de IVA.</w:t>
      </w:r>
    </w:p>
    <w:p w14:paraId="4F47BAA7" w14:textId="6C00AEB2" w:rsidR="00151005" w:rsidRPr="00151005" w:rsidRDefault="00DF6373" w:rsidP="00151005">
      <w:pPr>
        <w:rPr>
          <w:color w:val="000000" w:themeColor="text1"/>
        </w:rPr>
      </w:pPr>
      <w:r>
        <w:rPr>
          <w:color w:val="000000" w:themeColor="text1"/>
        </w:rPr>
        <w:t xml:space="preserve">Por la generación de energía </w:t>
      </w:r>
      <w:r w:rsidR="000B4E76">
        <w:rPr>
          <w:color w:val="000000" w:themeColor="text1"/>
        </w:rPr>
        <w:t xml:space="preserve">eléctrica de la planta solar propuesta se </w:t>
      </w:r>
      <w:r w:rsidR="00133E1F">
        <w:rPr>
          <w:color w:val="000000" w:themeColor="text1"/>
        </w:rPr>
        <w:t>lograría</w:t>
      </w:r>
      <w:r w:rsidR="000B4E76">
        <w:rPr>
          <w:color w:val="000000" w:themeColor="text1"/>
        </w:rPr>
        <w:t>n</w:t>
      </w:r>
      <w:r w:rsidR="00133E1F">
        <w:rPr>
          <w:color w:val="000000" w:themeColor="text1"/>
        </w:rPr>
        <w:t xml:space="preserve"> reducir aproximadamente </w:t>
      </w:r>
      <w:r w:rsidR="00AE1C50">
        <w:rPr>
          <w:color w:val="000000" w:themeColor="text1"/>
        </w:rPr>
        <w:t>20</w:t>
      </w:r>
      <w:r w:rsidR="00D51B62">
        <w:rPr>
          <w:color w:val="000000" w:themeColor="text1"/>
        </w:rPr>
        <w:t>8</w:t>
      </w:r>
      <w:r w:rsidR="00133E1F">
        <w:rPr>
          <w:color w:val="000000" w:themeColor="text1"/>
        </w:rPr>
        <w:t xml:space="preserve"> toneladas de CO</w:t>
      </w:r>
      <w:r w:rsidR="00133E1F">
        <w:rPr>
          <w:color w:val="000000" w:themeColor="text1"/>
          <w:vertAlign w:val="subscript"/>
        </w:rPr>
        <w:t>2</w:t>
      </w:r>
      <w:r w:rsidR="00133E1F">
        <w:rPr>
          <w:color w:val="000000" w:themeColor="text1"/>
        </w:rPr>
        <w:t xml:space="preserve"> cada año, el equivalente también a plantar </w:t>
      </w:r>
      <w:r w:rsidR="00AE1C50">
        <w:rPr>
          <w:color w:val="000000" w:themeColor="text1"/>
        </w:rPr>
        <w:t>6.916</w:t>
      </w:r>
      <w:r w:rsidR="00133E1F">
        <w:rPr>
          <w:color w:val="000000" w:themeColor="text1"/>
        </w:rPr>
        <w:t xml:space="preserve"> árboles.</w:t>
      </w:r>
      <w:r w:rsidR="00AE1C50">
        <w:rPr>
          <w:color w:val="000000" w:themeColor="text1"/>
        </w:rPr>
        <w:t xml:space="preserve"> </w:t>
      </w:r>
      <w:r w:rsidR="00151005" w:rsidRPr="00151005">
        <w:rPr>
          <w:color w:val="000000" w:themeColor="text1"/>
        </w:rPr>
        <w:t xml:space="preserve">El factor de emisión que se utiliza es el correspondiente a "para todos los periodos de plantas eólicas y solares" propuesto por </w:t>
      </w:r>
      <w:proofErr w:type="spellStart"/>
      <w:r w:rsidR="00151005" w:rsidRPr="00151005">
        <w:rPr>
          <w:color w:val="000000" w:themeColor="text1"/>
        </w:rPr>
        <w:t>XM</w:t>
      </w:r>
      <w:proofErr w:type="spellEnd"/>
      <w:r w:rsidR="00151005" w:rsidRPr="00151005">
        <w:rPr>
          <w:color w:val="000000" w:themeColor="text1"/>
        </w:rPr>
        <w:t xml:space="preserve"> S.A.S. </w:t>
      </w:r>
      <w:proofErr w:type="spellStart"/>
      <w:r w:rsidR="00151005" w:rsidRPr="00151005">
        <w:rPr>
          <w:color w:val="000000" w:themeColor="text1"/>
        </w:rPr>
        <w:t>E.S.P</w:t>
      </w:r>
      <w:proofErr w:type="spellEnd"/>
      <w:r w:rsidR="00151005" w:rsidRPr="00151005">
        <w:rPr>
          <w:color w:val="000000" w:themeColor="text1"/>
        </w:rPr>
        <w:t xml:space="preserve">. Este factor se encuentra disponible para consulta en el siguiente enlace: </w:t>
      </w:r>
      <w:hyperlink r:id="rId28" w:history="1">
        <w:r w:rsidR="00151005" w:rsidRPr="00F57EEB">
          <w:rPr>
            <w:rStyle w:val="Hipervnculo"/>
          </w:rPr>
          <w:t>https://sinergox.xm.com.co/oferta/_layouts/15/WopiFrame.aspx?sourcedoc=%7B43983ADE-9E9C-47EE-B173-B68B2EBC90FD%7D&amp;file=SoporteCalculoFE_2022_LambdaCorregido.xlsx&amp;action=default</w:t>
        </w:r>
      </w:hyperlink>
      <w:r w:rsidR="00151005">
        <w:rPr>
          <w:color w:val="000000" w:themeColor="text1"/>
        </w:rPr>
        <w:t xml:space="preserve"> </w:t>
      </w:r>
    </w:p>
    <w:p w14:paraId="55932F59" w14:textId="0DD07283" w:rsidR="00133E1F" w:rsidRDefault="00151005" w:rsidP="00151005">
      <w:pPr>
        <w:rPr>
          <w:color w:val="000000" w:themeColor="text1"/>
        </w:rPr>
      </w:pPr>
      <w:r w:rsidRPr="00151005">
        <w:rPr>
          <w:color w:val="000000" w:themeColor="text1"/>
        </w:rPr>
        <w:t xml:space="preserve">Además, se opta por este factor de emisión porque se busca reportar los beneficios en reducción de </w:t>
      </w:r>
      <w:proofErr w:type="spellStart"/>
      <w:r w:rsidRPr="00151005">
        <w:rPr>
          <w:color w:val="000000" w:themeColor="text1"/>
        </w:rPr>
        <w:t>GEI</w:t>
      </w:r>
      <w:proofErr w:type="spellEnd"/>
      <w:r w:rsidRPr="00151005">
        <w:rPr>
          <w:color w:val="000000" w:themeColor="text1"/>
        </w:rPr>
        <w:t xml:space="preserve"> para cumplir con las metas de las Contribuciones Determinadas a Nivel Nacional (</w:t>
      </w:r>
      <w:proofErr w:type="spellStart"/>
      <w:r w:rsidRPr="00151005">
        <w:rPr>
          <w:color w:val="000000" w:themeColor="text1"/>
        </w:rPr>
        <w:t>NDC</w:t>
      </w:r>
      <w:proofErr w:type="spellEnd"/>
      <w:r w:rsidRPr="00151005">
        <w:rPr>
          <w:color w:val="000000" w:themeColor="text1"/>
        </w:rPr>
        <w:t>, por sus siglas en inglés) del país.</w:t>
      </w:r>
    </w:p>
    <w:p w14:paraId="52D5AC8C" w14:textId="77777777" w:rsidR="00DD58DD" w:rsidRPr="00133E1F" w:rsidRDefault="00DD58DD" w:rsidP="00BE0DC0">
      <w:pPr>
        <w:rPr>
          <w:color w:val="000000" w:themeColor="text1"/>
        </w:rPr>
      </w:pPr>
    </w:p>
    <w:p w14:paraId="19AF4D73" w14:textId="2A936BB9" w:rsidR="006F4B43" w:rsidRDefault="00E67F85" w:rsidP="00E67F8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38" w:name="_Toc164072720"/>
      <w:r>
        <w:rPr>
          <w:color w:val="000000" w:themeColor="text1"/>
        </w:rPr>
        <w:t>Riesgos</w:t>
      </w:r>
      <w:bookmarkEnd w:id="138"/>
    </w:p>
    <w:p w14:paraId="7C70C312" w14:textId="1F6AAAEC" w:rsidR="00DE33BC" w:rsidRPr="00DE33BC" w:rsidRDefault="00DE33BC" w:rsidP="00DE33BC">
      <w:bookmarkStart w:id="139" w:name="_Hlk151304237"/>
      <w:r>
        <w:t xml:space="preserve">Los riesgos </w:t>
      </w:r>
      <w:r w:rsidR="00295081">
        <w:t xml:space="preserve">iniciales </w:t>
      </w:r>
      <w:r w:rsidR="005B641D">
        <w:t xml:space="preserve">de la instalación de la planta solar </w:t>
      </w:r>
      <w:r w:rsidR="00FB1709">
        <w:t xml:space="preserve">fotovoltaica </w:t>
      </w:r>
      <w:r w:rsidR="005B641D">
        <w:t xml:space="preserve">propuesta </w:t>
      </w:r>
      <w:r w:rsidR="00FB1709">
        <w:t>se describen</w:t>
      </w:r>
      <w:r>
        <w:t xml:space="preserve"> brevemente en la </w:t>
      </w:r>
      <w:r>
        <w:fldChar w:fldCharType="begin"/>
      </w:r>
      <w:r>
        <w:instrText xml:space="preserve"> REF _Ref150354496 \h </w:instrText>
      </w:r>
      <w:r>
        <w:fldChar w:fldCharType="separate"/>
      </w:r>
      <w:r w:rsidRPr="00DE33BC">
        <w:rPr>
          <w:color w:val="000000" w:themeColor="text1"/>
        </w:rPr>
        <w:t xml:space="preserve">Tabla </w:t>
      </w:r>
      <w:r w:rsidRPr="00DE33BC">
        <w:rPr>
          <w:noProof/>
          <w:color w:val="000000" w:themeColor="text1"/>
        </w:rPr>
        <w:t>3</w:t>
      </w:r>
      <w:r>
        <w:fldChar w:fldCharType="end"/>
      </w:r>
      <w:r w:rsidR="005F0FD4">
        <w:t>. Se consideran los riesgos técnicos, ambientales, institucionales, legales y administrativos de mayor impacto.</w:t>
      </w:r>
    </w:p>
    <w:p w14:paraId="06A05C8E" w14:textId="77777777" w:rsidR="00DE33BC" w:rsidRDefault="00DE33BC" w:rsidP="00DE33BC"/>
    <w:tbl>
      <w:tblPr>
        <w:tblW w:w="8210" w:type="dxa"/>
        <w:jc w:val="center"/>
        <w:tblCellMar>
          <w:top w:w="15" w:type="dxa"/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3"/>
        <w:gridCol w:w="2877"/>
        <w:gridCol w:w="2877"/>
        <w:gridCol w:w="173"/>
      </w:tblGrid>
      <w:tr w:rsidR="004235A7" w:rsidRPr="00DE33BC" w14:paraId="1D063B83" w14:textId="6399234A" w:rsidTr="00133E1F">
        <w:trPr>
          <w:gridAfter w:val="1"/>
          <w:wAfter w:w="173" w:type="dxa"/>
          <w:trHeight w:val="244"/>
          <w:jc w:val="center"/>
        </w:trPr>
        <w:tc>
          <w:tcPr>
            <w:tcW w:w="228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D193A8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bookmarkStart w:id="140" w:name="_Hlk151303922"/>
            <w:r w:rsidRPr="00DE33BC">
              <w:rPr>
                <w:rFonts w:cs="Calibri"/>
                <w:b/>
                <w:bCs/>
                <w:lang w:eastAsia="es-CO"/>
              </w:rPr>
              <w:lastRenderedPageBreak/>
              <w:t>Tipo de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1A8FAA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</w:tcPr>
          <w:p w14:paraId="7ECAC190" w14:textId="77777777" w:rsidR="004235A7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  <w:p w14:paraId="04EBAA33" w14:textId="58D21501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>
              <w:rPr>
                <w:rFonts w:cs="Calibri"/>
                <w:b/>
                <w:bCs/>
                <w:lang w:eastAsia="es-CO"/>
              </w:rPr>
              <w:t>Mitigación</w:t>
            </w:r>
          </w:p>
        </w:tc>
      </w:tr>
      <w:tr w:rsidR="004235A7" w:rsidRPr="00DE33BC" w14:paraId="7B7EFDFE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325C066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A52B83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nil"/>
              <w:bottom w:val="single" w:sz="4" w:space="0" w:color="auto"/>
              <w:right w:val="single" w:sz="8" w:space="0" w:color="000000"/>
            </w:tcBorders>
          </w:tcPr>
          <w:p w14:paraId="24C97886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0C694" w14:textId="5FED119C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</w:tr>
      <w:tr w:rsidR="004235A7" w:rsidRPr="00DE33BC" w14:paraId="53973C59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2FE7F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Técnicos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A267B" w14:textId="4F4CDE3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</w:t>
            </w:r>
            <w:r>
              <w:rPr>
                <w:rFonts w:cs="Calibri"/>
                <w:lang w:eastAsia="es-CO"/>
              </w:rPr>
              <w:t xml:space="preserve"> </w:t>
            </w:r>
            <w:r w:rsidRPr="00DE33BC">
              <w:rPr>
                <w:rFonts w:cs="Calibri"/>
                <w:lang w:eastAsia="es-CO"/>
              </w:rPr>
              <w:t>Falta de área disponible</w:t>
            </w:r>
            <w:r w:rsidR="008F12B1">
              <w:rPr>
                <w:rFonts w:cs="Calibri"/>
                <w:lang w:eastAsia="es-CO"/>
              </w:rPr>
              <w:t xml:space="preserve"> para la instalación de los paneles solares y demás equipos requeridos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Falta de cumplimiento normativo</w:t>
            </w:r>
            <w:r w:rsidR="008F12B1">
              <w:rPr>
                <w:rFonts w:cs="Calibri"/>
                <w:lang w:eastAsia="es-CO"/>
              </w:rPr>
              <w:t xml:space="preserve"> de la edificación y de la instalación eléctrica</w:t>
            </w:r>
            <w:r w:rsidRPr="00DE33BC"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8F6EE8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13B2F615" w14:textId="602160E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ED1EC7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30F6D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3B46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E67E7D" w14:textId="2AD8AD23" w:rsidR="004235A7" w:rsidRPr="004235A7" w:rsidRDefault="004235A7" w:rsidP="004235A7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 xml:space="preserve">Recorrido </w:t>
            </w:r>
            <w:r>
              <w:rPr>
                <w:rFonts w:cs="Calibri"/>
                <w:lang w:eastAsia="es-CO"/>
              </w:rPr>
              <w:t>de inspección de WTA.</w:t>
            </w: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D5566" w14:textId="489EB730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6419B70D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8825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D34F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460FE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6077A" w14:textId="248F30EB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1F096721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0558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Ambiental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CD8EE" w14:textId="40A8566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Condiciones climáticas desfavorables.</w:t>
            </w:r>
            <w:r w:rsidRPr="00DE33BC">
              <w:rPr>
                <w:rFonts w:cs="Calibri"/>
                <w:lang w:eastAsia="es-CO"/>
              </w:rPr>
              <w:br/>
              <w:t>* Proyecciones de sombras</w:t>
            </w:r>
            <w:r w:rsidR="008F12B1">
              <w:rPr>
                <w:rFonts w:cs="Calibri"/>
                <w:lang w:eastAsia="es-CO"/>
              </w:rPr>
              <w:t xml:space="preserve"> sobre la cubierta donde se instalarían los paneles solares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A970149" w14:textId="5A2BDC20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Selección adecuada de áreas en el diseño preliminar</w:t>
            </w:r>
            <w:r w:rsidR="008F12B1">
              <w:rPr>
                <w:rFonts w:cs="Calibri"/>
                <w:lang w:eastAsia="es-CO"/>
              </w:rPr>
              <w:t>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708AFC99" w14:textId="5419BDE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0D7C052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6260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E51A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8E4C54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F75D1" w14:textId="0E193A78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036C89C4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9EB1E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DC3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980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8080" w14:textId="7B7099F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1A9AB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E0D1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Institucional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B01B" w14:textId="4EA2F7A6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Fronteras </w:t>
            </w:r>
            <w:r w:rsidR="008F12B1">
              <w:rPr>
                <w:rFonts w:cs="Calibri"/>
                <w:lang w:eastAsia="es-CO"/>
              </w:rPr>
              <w:t xml:space="preserve">eléctricas </w:t>
            </w:r>
            <w:r w:rsidRPr="00DE33BC">
              <w:rPr>
                <w:rFonts w:cs="Calibri"/>
                <w:lang w:eastAsia="es-CO"/>
              </w:rPr>
              <w:t>embebidas.</w:t>
            </w:r>
            <w:r w:rsidRPr="00DE33BC">
              <w:rPr>
                <w:rFonts w:cs="Calibri"/>
                <w:lang w:eastAsia="es-CO"/>
              </w:rPr>
              <w:br/>
              <w:t xml:space="preserve">* </w:t>
            </w:r>
            <w:r>
              <w:rPr>
                <w:rFonts w:cs="Calibri"/>
                <w:lang w:eastAsia="es-CO"/>
              </w:rPr>
              <w:t>Deudas de energía o problemas con el operador de red.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6EE079" w14:textId="0E8ABF03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realiza un análisis de facturas con los documentos solicitados en el formato de WTA Solar.</w:t>
            </w:r>
          </w:p>
          <w:p w14:paraId="07C2FCB6" w14:textId="0D801708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642ED126" w14:textId="1C085C2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4C0633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F08C5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04BBF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7A8A9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6EAF4" w14:textId="5E6597B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5C0CEA3B" w14:textId="77777777" w:rsidTr="00133E1F">
        <w:trPr>
          <w:trHeight w:val="51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A0C6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3E0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368B6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998EF" w14:textId="4A23C2C2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2DC67980" w14:textId="77777777" w:rsidTr="00133E1F">
        <w:trPr>
          <w:trHeight w:val="556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2B85D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Legal 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7CD50" w14:textId="34B9039E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Facturas de energía </w:t>
            </w:r>
            <w:r w:rsidR="008F12B1">
              <w:rPr>
                <w:rFonts w:cs="Calibri"/>
                <w:lang w:eastAsia="es-CO"/>
              </w:rPr>
              <w:t xml:space="preserve">eléctrica </w:t>
            </w:r>
            <w:r w:rsidRPr="00DE33BC">
              <w:rPr>
                <w:rFonts w:cs="Calibri"/>
                <w:lang w:eastAsia="es-CO"/>
              </w:rPr>
              <w:t>pendientes por pagar.</w:t>
            </w:r>
            <w:r w:rsidRPr="00DE33BC">
              <w:rPr>
                <w:rFonts w:cs="Calibri"/>
                <w:lang w:eastAsia="es-CO"/>
              </w:rPr>
              <w:br/>
              <w:t>* Cambio de regulaciones y normativas</w:t>
            </w:r>
            <w:r w:rsidR="008F12B1">
              <w:rPr>
                <w:rFonts w:cs="Calibri"/>
                <w:lang w:eastAsia="es-CO"/>
              </w:rPr>
              <w:t xml:space="preserve"> aplicables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B5EBFA" w14:textId="0B7165B5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diseña el proyecto desde su inicio acorde a las normativas vigentes.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4ABC1D8D" w14:textId="0D04FEF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F1F0CF" w14:textId="77777777" w:rsidTr="00133E1F">
        <w:trPr>
          <w:trHeight w:val="205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FDDB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9BAD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F059A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22353" w14:textId="452A89AC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2C5A784F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FFDE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B81E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DB1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404D7" w14:textId="1EAB870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06EA1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3E2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Administrativos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A19C8" w14:textId="5CCBC69D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Falta de gestión en los accesos a las instalaciones</w:t>
            </w:r>
            <w:r w:rsidR="008F12B1">
              <w:rPr>
                <w:rFonts w:cs="Calibri"/>
                <w:lang w:eastAsia="es-CO"/>
              </w:rPr>
              <w:t xml:space="preserve"> de la edificación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Proceso de toma de decisión extensos o dependientes de otras entidades.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382EE6" w14:textId="70224E02" w:rsidR="004235A7" w:rsidRPr="004235A7" w:rsidRDefault="004235A7" w:rsidP="00DE33BC">
            <w:pPr>
              <w:spacing w:after="0"/>
              <w:jc w:val="left"/>
              <w:rPr>
                <w:rFonts w:cs="Times New Roman"/>
                <w:color w:val="auto"/>
                <w:lang w:eastAsia="es-CO"/>
              </w:rPr>
            </w:pPr>
            <w:r>
              <w:rPr>
                <w:rFonts w:cs="Times New Roman"/>
                <w:color w:val="auto"/>
                <w:lang w:eastAsia="es-CO"/>
              </w:rPr>
              <w:t>Se socializa con los involucrados, se solicita un contacto directo y responsable encargado de la atención del personal para el recorrido de inspección, se trabaja con agenda de citas y se levantan actas para la constancia de visitas y compromisos.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52CBE46C" w14:textId="45F02E9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16B25C" w14:textId="77777777" w:rsidTr="00133E1F">
        <w:trPr>
          <w:trHeight w:val="1196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01D12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820C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01A454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DE854" w14:textId="486BF171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16AA2079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5571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A641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77D2A" w14:textId="77777777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DDD29" w14:textId="3ADFBA36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</w:tbl>
    <w:p w14:paraId="45D3EA34" w14:textId="77777777" w:rsidR="00813395" w:rsidRDefault="00813395" w:rsidP="00DE33BC">
      <w:pPr>
        <w:pStyle w:val="Descripcin"/>
        <w:jc w:val="center"/>
        <w:rPr>
          <w:color w:val="000000" w:themeColor="text1"/>
        </w:rPr>
      </w:pPr>
      <w:bookmarkStart w:id="141" w:name="_Ref150354496"/>
      <w:bookmarkEnd w:id="140"/>
      <w:r>
        <w:rPr>
          <w:color w:val="000000" w:themeColor="text1"/>
        </w:rPr>
        <w:t xml:space="preserve"> </w:t>
      </w:r>
    </w:p>
    <w:p w14:paraId="715842A0" w14:textId="680E4C69" w:rsidR="00B121E7" w:rsidRDefault="00DE33BC" w:rsidP="00813395">
      <w:pPr>
        <w:pStyle w:val="Descripcin"/>
        <w:jc w:val="center"/>
        <w:rPr>
          <w:color w:val="000000" w:themeColor="text1"/>
        </w:rPr>
      </w:pPr>
      <w:bookmarkStart w:id="142" w:name="_Toc164072779"/>
      <w:r w:rsidRPr="00DE33BC">
        <w:rPr>
          <w:color w:val="000000" w:themeColor="text1"/>
        </w:rPr>
        <w:t xml:space="preserve">Tabla </w:t>
      </w:r>
      <w:r w:rsidR="005A6684">
        <w:rPr>
          <w:color w:val="000000" w:themeColor="text1"/>
        </w:rPr>
        <w:fldChar w:fldCharType="begin"/>
      </w:r>
      <w:r w:rsidR="005A6684">
        <w:rPr>
          <w:color w:val="000000" w:themeColor="text1"/>
        </w:rPr>
        <w:instrText xml:space="preserve"> SEQ Tabla \* ARABIC </w:instrText>
      </w:r>
      <w:r w:rsidR="005A6684">
        <w:rPr>
          <w:color w:val="000000" w:themeColor="text1"/>
        </w:rPr>
        <w:fldChar w:fldCharType="separate"/>
      </w:r>
      <w:r w:rsidR="005A6684">
        <w:rPr>
          <w:noProof/>
          <w:color w:val="000000" w:themeColor="text1"/>
        </w:rPr>
        <w:t>3</w:t>
      </w:r>
      <w:r w:rsidR="005A6684">
        <w:rPr>
          <w:color w:val="000000" w:themeColor="text1"/>
        </w:rPr>
        <w:fldChar w:fldCharType="end"/>
      </w:r>
      <w:bookmarkEnd w:id="141"/>
      <w:r w:rsidRPr="00DE33BC">
        <w:rPr>
          <w:color w:val="000000" w:themeColor="text1"/>
        </w:rPr>
        <w:t>. Riesgos del proyecto en etapa inicial</w:t>
      </w:r>
      <w:bookmarkEnd w:id="139"/>
      <w:bookmarkEnd w:id="142"/>
    </w:p>
    <w:p w14:paraId="7BFA7364" w14:textId="77777777" w:rsidR="00DD58DD" w:rsidRDefault="00DD58DD">
      <w:pPr>
        <w:spacing w:after="0"/>
        <w:jc w:val="left"/>
      </w:pPr>
    </w:p>
    <w:p w14:paraId="1A9616A7" w14:textId="77777777" w:rsidR="00DD58DD" w:rsidRDefault="00DD58DD">
      <w:pPr>
        <w:spacing w:after="0"/>
        <w:jc w:val="left"/>
      </w:pPr>
    </w:p>
    <w:p w14:paraId="78B92C66" w14:textId="1ABE88E2" w:rsidR="00DD58DD" w:rsidRDefault="00DD58DD">
      <w:pPr>
        <w:spacing w:after="0"/>
        <w:jc w:val="left"/>
      </w:pPr>
      <w:r>
        <w:br w:type="page"/>
      </w:r>
    </w:p>
    <w:p w14:paraId="0A586A30" w14:textId="77777777" w:rsidR="00330EC5" w:rsidRPr="00133E1F" w:rsidRDefault="00330EC5" w:rsidP="00133E1F"/>
    <w:p w14:paraId="0AF3CF85" w14:textId="35C24238" w:rsidR="00281515" w:rsidRPr="009D466E" w:rsidRDefault="00281515" w:rsidP="000241D2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143" w:name="_Toc164072721"/>
      <w:r w:rsidRPr="009D466E">
        <w:rPr>
          <w:color w:val="00B050"/>
          <w:lang w:val="es-CO"/>
        </w:rPr>
        <w:t>Conclusiones</w:t>
      </w:r>
      <w:bookmarkStart w:id="144" w:name="_Toc101865364"/>
      <w:bookmarkEnd w:id="143"/>
    </w:p>
    <w:p w14:paraId="59CFEE89" w14:textId="77777777" w:rsidR="00281515" w:rsidRDefault="00281515" w:rsidP="00BE0DC0"/>
    <w:p w14:paraId="55F47695" w14:textId="1D2ECDEC" w:rsidR="00093B4C" w:rsidRPr="00542E7A" w:rsidRDefault="00F164BD" w:rsidP="00542E7A">
      <w:pPr>
        <w:pStyle w:val="Prrafodelista"/>
        <w:numPr>
          <w:ilvl w:val="0"/>
          <w:numId w:val="13"/>
        </w:numPr>
        <w:rPr>
          <w:color w:val="000000" w:themeColor="text1"/>
        </w:rPr>
      </w:pPr>
      <w:bookmarkStart w:id="145" w:name="_Hlk151366824"/>
      <w:r w:rsidRPr="00F164BD">
        <w:t xml:space="preserve">El proyecto de generación solar fotovoltaica que se propone para la </w:t>
      </w:r>
      <w:proofErr w:type="spellStart"/>
      <w:r w:rsidRPr="00F164BD">
        <w:t>SDS</w:t>
      </w:r>
      <w:proofErr w:type="spellEnd"/>
      <w:r w:rsidRPr="00F164BD">
        <w:t xml:space="preserve"> consiste en instalar 480 paneles solares y </w:t>
      </w:r>
      <w:r w:rsidR="007913B0">
        <w:t>2</w:t>
      </w:r>
      <w:r w:rsidRPr="00F164BD">
        <w:t xml:space="preserve"> inversores solares en el área disponible de la edificación, lo que permitiría alcanzar una potencia de 309,6 kWp. Con esta capacidad, el proyecto podría generar alrededor de 42</w:t>
      </w:r>
      <w:r w:rsidR="00ED1F7B">
        <w:t>0</w:t>
      </w:r>
      <w:r w:rsidRPr="00F164BD">
        <w:t>.</w:t>
      </w:r>
      <w:r w:rsidR="00ED1F7B">
        <w:t>9</w:t>
      </w:r>
      <w:r w:rsidRPr="00F164BD">
        <w:t xml:space="preserve">00 kWh anuales, lo que representaría un ahorro significativo en el consumo de energía eléctrica de la </w:t>
      </w:r>
      <w:proofErr w:type="spellStart"/>
      <w:r w:rsidRPr="00F164BD">
        <w:t>SDS</w:t>
      </w:r>
      <w:proofErr w:type="spellEnd"/>
      <w:r w:rsidRPr="00F164BD">
        <w:t xml:space="preserve">, cubriendo hasta un </w:t>
      </w:r>
      <w:r w:rsidR="007913B0">
        <w:t>70</w:t>
      </w:r>
      <w:r w:rsidRPr="00F164BD">
        <w:t>% de su demanda en las horas pico de sol y un 1</w:t>
      </w:r>
      <w:r w:rsidR="007913B0">
        <w:t>5</w:t>
      </w:r>
      <w:r w:rsidRPr="00F164BD">
        <w:t>% en promedio.</w:t>
      </w:r>
      <w:r w:rsidR="00C959B6">
        <w:t xml:space="preserve"> </w:t>
      </w:r>
    </w:p>
    <w:p w14:paraId="16E45F88" w14:textId="4F4B524C" w:rsidR="00542E7A" w:rsidRDefault="009D466E" w:rsidP="00542E7A">
      <w:pPr>
        <w:pStyle w:val="Prrafodelista"/>
        <w:numPr>
          <w:ilvl w:val="0"/>
          <w:numId w:val="13"/>
        </w:numPr>
      </w:pPr>
      <w:r>
        <w:t xml:space="preserve">La instalación eléctrica </w:t>
      </w:r>
      <w:r w:rsidR="00EF5C0D">
        <w:t>actual de la entidad permite i</w:t>
      </w:r>
      <w:r>
        <w:t>nterconectar el proyecto de generación solar fotovoltaica</w:t>
      </w:r>
      <w:r w:rsidR="001F319B">
        <w:t>,</w:t>
      </w:r>
      <w:r w:rsidR="00EF5C0D">
        <w:t xml:space="preserve"> </w:t>
      </w:r>
      <w:r w:rsidR="00837746">
        <w:t xml:space="preserve">puesto que </w:t>
      </w:r>
      <w:r w:rsidR="00EF5C0D">
        <w:t>cumpl</w:t>
      </w:r>
      <w:r w:rsidR="00837746">
        <w:t xml:space="preserve">e con el RETIE y </w:t>
      </w:r>
      <w:r w:rsidR="0061039A">
        <w:t>cuenta con</w:t>
      </w:r>
      <w:r w:rsidR="00837746">
        <w:t xml:space="preserve"> </w:t>
      </w:r>
      <w:r w:rsidR="00EF5C0D">
        <w:t>certifica</w:t>
      </w:r>
      <w:r w:rsidR="0061039A">
        <w:t>ción</w:t>
      </w:r>
      <w:r w:rsidR="00EF5C0D">
        <w:t>.</w:t>
      </w:r>
    </w:p>
    <w:p w14:paraId="169AECAB" w14:textId="77777777" w:rsidR="008260CD" w:rsidRDefault="00AC755A" w:rsidP="008260CD">
      <w:pPr>
        <w:pStyle w:val="Prrafodelista"/>
        <w:numPr>
          <w:ilvl w:val="0"/>
          <w:numId w:val="13"/>
        </w:numPr>
      </w:pPr>
      <w:r>
        <w:t xml:space="preserve">Los equipos seleccionados pertenecen a empresas que clasifican en el listado </w:t>
      </w:r>
      <w:proofErr w:type="spellStart"/>
      <w:r>
        <w:t>Tier</w:t>
      </w:r>
      <w:proofErr w:type="spellEnd"/>
      <w:r>
        <w:t xml:space="preserve"> 1 de Bloomberg New Energy </w:t>
      </w:r>
      <w:proofErr w:type="spellStart"/>
      <w:r>
        <w:t>Finance</w:t>
      </w:r>
      <w:proofErr w:type="spellEnd"/>
      <w:r w:rsidR="0061039A">
        <w:t xml:space="preserve">, lo que garantizaría </w:t>
      </w:r>
      <w:r w:rsidR="00111970">
        <w:t xml:space="preserve">su disponibilidad </w:t>
      </w:r>
      <w:r w:rsidR="00EF5C0D">
        <w:t>comercial y la compañía que los fabrica presenta una solidez económica para brindar una garantía en el largo plazo.</w:t>
      </w:r>
    </w:p>
    <w:p w14:paraId="0EF1D037" w14:textId="0F205242" w:rsidR="00093B4C" w:rsidRDefault="00B04D2E" w:rsidP="008260CD">
      <w:pPr>
        <w:pStyle w:val="Prrafodelista"/>
        <w:numPr>
          <w:ilvl w:val="0"/>
          <w:numId w:val="13"/>
        </w:numPr>
      </w:pPr>
      <w:r>
        <w:t>La inversión requerida de $ 1.</w:t>
      </w:r>
      <w:r w:rsidR="00ED1F7B">
        <w:t>1</w:t>
      </w:r>
      <w:r>
        <w:t>2</w:t>
      </w:r>
      <w:r w:rsidR="008260CD">
        <w:t>2</w:t>
      </w:r>
      <w:r>
        <w:t xml:space="preserve"> MCOP </w:t>
      </w:r>
      <w:r w:rsidR="00927038">
        <w:t xml:space="preserve">se podría recuperar en aproximadamente </w:t>
      </w:r>
      <w:r w:rsidR="00ED1F7B">
        <w:t>6</w:t>
      </w:r>
      <w:r w:rsidR="00927038">
        <w:t xml:space="preserve"> años</w:t>
      </w:r>
      <w:r w:rsidR="000011C8">
        <w:t xml:space="preserve">, según el ahorro estimado de </w:t>
      </w:r>
      <w:r w:rsidR="00A51A32">
        <w:t xml:space="preserve">$ </w:t>
      </w:r>
      <w:r w:rsidR="00F03C35">
        <w:t>1</w:t>
      </w:r>
      <w:r w:rsidR="00ED1F7B">
        <w:t>97</w:t>
      </w:r>
      <w:r w:rsidR="009D466E">
        <w:t xml:space="preserve"> </w:t>
      </w:r>
      <w:r w:rsidR="00A51A32">
        <w:t xml:space="preserve">MCOP anuales. </w:t>
      </w:r>
      <w:r w:rsidR="00972AA9">
        <w:t>El</w:t>
      </w:r>
      <w:r w:rsidR="00E520E7">
        <w:t xml:space="preserve"> </w:t>
      </w:r>
      <w:proofErr w:type="spellStart"/>
      <w:r w:rsidR="00E520E7">
        <w:t>LCOE</w:t>
      </w:r>
      <w:proofErr w:type="spellEnd"/>
      <w:r w:rsidR="00E520E7">
        <w:t xml:space="preserve"> </w:t>
      </w:r>
      <w:r w:rsidR="001A049E">
        <w:t xml:space="preserve">se estimó en </w:t>
      </w:r>
      <w:r w:rsidR="007D3593">
        <w:t>$ 181</w:t>
      </w:r>
      <w:r w:rsidR="00E520E7">
        <w:t xml:space="preserve"> COP/kWh, </w:t>
      </w:r>
      <w:r w:rsidR="007D3593">
        <w:t xml:space="preserve">mientras que actualmente el valor del kWh de la red eléctrica es de </w:t>
      </w:r>
      <w:r w:rsidR="000E1945">
        <w:t xml:space="preserve">$ </w:t>
      </w:r>
      <w:r w:rsidR="00E520E7">
        <w:t xml:space="preserve">650 </w:t>
      </w:r>
      <w:r w:rsidR="00122514">
        <w:t xml:space="preserve">COP/kWh. </w:t>
      </w:r>
      <w:r w:rsidR="00D129B6">
        <w:t>Sin embargo, e</w:t>
      </w:r>
      <w:r w:rsidR="0085509C">
        <w:t xml:space="preserve">s necesario </w:t>
      </w:r>
      <w:r w:rsidR="00D129B6">
        <w:t xml:space="preserve">realizar </w:t>
      </w:r>
      <w:r w:rsidR="00AE16C8">
        <w:t>un análisis financiero más profundo</w:t>
      </w:r>
      <w:r w:rsidR="004F0BC0">
        <w:t xml:space="preserve"> para determinar las variables económicas que permitan identificar el comportamiento </w:t>
      </w:r>
      <w:r w:rsidR="00D129B6">
        <w:t xml:space="preserve">real </w:t>
      </w:r>
      <w:r w:rsidR="004F0BC0">
        <w:t>de la inversión</w:t>
      </w:r>
      <w:r w:rsidR="00D129B6">
        <w:t xml:space="preserve"> en el tiempo</w:t>
      </w:r>
      <w:r w:rsidR="004F0BC0">
        <w:t>.</w:t>
      </w:r>
    </w:p>
    <w:p w14:paraId="434FF1B5" w14:textId="3F5D48F7" w:rsidR="004F0BC0" w:rsidRDefault="004F0BC0" w:rsidP="00281515">
      <w:pPr>
        <w:pStyle w:val="Prrafodelista"/>
        <w:numPr>
          <w:ilvl w:val="0"/>
          <w:numId w:val="13"/>
        </w:numPr>
      </w:pPr>
      <w:r>
        <w:t xml:space="preserve">Para una </w:t>
      </w:r>
      <w:r w:rsidR="00A7271B">
        <w:t xml:space="preserve">posible </w:t>
      </w:r>
      <w:r>
        <w:t xml:space="preserve">fase de implementación </w:t>
      </w:r>
      <w:r w:rsidR="00A7271B">
        <w:t xml:space="preserve">del proyecto, </w:t>
      </w:r>
      <w:r>
        <w:t xml:space="preserve">se requiere realizar </w:t>
      </w:r>
      <w:r w:rsidR="005F6EA6">
        <w:t>la</w:t>
      </w:r>
      <w:r>
        <w:t xml:space="preserve"> ingeniería </w:t>
      </w:r>
      <w:r w:rsidR="005F6EA6">
        <w:t xml:space="preserve">de detalle </w:t>
      </w:r>
      <w:r w:rsidR="00E94860">
        <w:t xml:space="preserve">a través de una auditoría de grado de inversión (IGA, por sus siglas en inglés) </w:t>
      </w:r>
      <w:r>
        <w:t xml:space="preserve">para determinar </w:t>
      </w:r>
      <w:r w:rsidR="005F6EA6">
        <w:t xml:space="preserve">las </w:t>
      </w:r>
      <w:r>
        <w:t xml:space="preserve">cantidades exactas de equipos, materiales y </w:t>
      </w:r>
      <w:r w:rsidR="005F6EA6">
        <w:t xml:space="preserve">determinar </w:t>
      </w:r>
      <w:r w:rsidR="00B11EAC">
        <w:t>sus costos exactos</w:t>
      </w:r>
      <w:r w:rsidR="00AA59C1">
        <w:t>.</w:t>
      </w:r>
    </w:p>
    <w:bookmarkEnd w:id="145"/>
    <w:p w14:paraId="5EBDF420" w14:textId="77777777" w:rsidR="00533C42" w:rsidRDefault="00533C42" w:rsidP="00BE0DC0"/>
    <w:p w14:paraId="6988A4C3" w14:textId="77777777" w:rsidR="00281515" w:rsidRDefault="00281515" w:rsidP="00BE0DC0"/>
    <w:p w14:paraId="5540E74D" w14:textId="77777777" w:rsidR="00281515" w:rsidRDefault="00281515" w:rsidP="00BE0DC0"/>
    <w:p w14:paraId="06586FD6" w14:textId="049D4C06" w:rsidR="00BE0DC0" w:rsidRPr="004B323D" w:rsidRDefault="00542E7A" w:rsidP="00542E7A">
      <w:pPr>
        <w:spacing w:after="0"/>
        <w:jc w:val="left"/>
      </w:pPr>
      <w:r>
        <w:br w:type="page"/>
      </w:r>
    </w:p>
    <w:bookmarkEnd w:id="144"/>
    <w:p w14:paraId="3A986987" w14:textId="77777777" w:rsidR="00F563AE" w:rsidRPr="004B323D" w:rsidRDefault="00984ED7" w:rsidP="00B658A9">
      <w:r w:rsidRPr="004B323D">
        <w:rPr>
          <w:rFonts w:eastAsiaTheme="minorHAnsi"/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A7ED721" wp14:editId="3B2372AD">
                <wp:simplePos x="0" y="0"/>
                <wp:positionH relativeFrom="column">
                  <wp:posOffset>-715444</wp:posOffset>
                </wp:positionH>
                <wp:positionV relativeFrom="paragraph">
                  <wp:posOffset>-895148</wp:posOffset>
                </wp:positionV>
                <wp:extent cx="7526020" cy="10962472"/>
                <wp:effectExtent l="0" t="0" r="5080" b="0"/>
                <wp:wrapNone/>
                <wp:docPr id="1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6020" cy="10962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A086D7" w14:textId="77777777" w:rsidR="00A72AF1" w:rsidRPr="004B323D" w:rsidRDefault="00984ED7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6B75D92F" wp14:editId="2319DF9B">
                                  <wp:extent cx="7519670" cy="10636885"/>
                                  <wp:effectExtent l="0" t="0" r="0" b="5715"/>
                                  <wp:docPr id="4" name="Imagen 4" descr="Char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har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9670" cy="10636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2A7ED721" id="Cuadro de texto 1" o:spid="_x0000_s1030" type="#_x0000_t202" style="position:absolute;left:0;text-align:left;margin-left:-56.35pt;margin-top:-70.5pt;width:592.6pt;height:863.2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" fillcolor="white [3201]" stroked="f" strokeweight=".5pt">
                <v:textbox inset="0,0,0,0">
                  <w:txbxContent>
                    <w:p w14:paraId="2CA086D7" w14:textId="77777777" w:rsidR="00A72AF1" w:rsidRPr="004B323D" w:rsidRDefault="00984ED7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6B75D92F" wp14:editId="2319DF9B">
                            <wp:extent cx="7519670" cy="10636885"/>
                            <wp:effectExtent l="0" t="0" r="0" b="5715"/>
                            <wp:docPr id="4" name="Imagen 4" descr="Char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hart&#10;&#10;Description automatically generated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9670" cy="10636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415231C" w14:textId="77777777" w:rsidR="00B658A9" w:rsidRPr="004B323D" w:rsidRDefault="00B658A9" w:rsidP="00A72AF1">
      <w:pPr>
        <w:pStyle w:val="Ttulo"/>
      </w:pPr>
    </w:p>
    <w:p w14:paraId="39F08C17" w14:textId="77777777" w:rsidR="00F563AE" w:rsidRPr="00421E9E" w:rsidRDefault="00435A7D" w:rsidP="003B4BD5">
      <w:r w:rsidRPr="004B323D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ED1B1" wp14:editId="60ED69A0">
                <wp:simplePos x="0" y="0"/>
                <wp:positionH relativeFrom="column">
                  <wp:posOffset>285213</wp:posOffset>
                </wp:positionH>
                <wp:positionV relativeFrom="paragraph">
                  <wp:posOffset>3754022</wp:posOffset>
                </wp:positionV>
                <wp:extent cx="2909814" cy="3270739"/>
                <wp:effectExtent l="0" t="0" r="5080" b="6350"/>
                <wp:wrapNone/>
                <wp:docPr id="3" name="Cuadro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9814" cy="32707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2830F9" w14:textId="77777777" w:rsidR="00435A7D" w:rsidRPr="00FF0C8C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de-DE" w:eastAsia="en-US"/>
                              </w:rPr>
                            </w:pPr>
                            <w:proofErr w:type="spellStart"/>
                            <w:r w:rsidRPr="00FF0C8C">
                              <w:rPr>
                                <w:rFonts w:eastAsiaTheme="minorHAnsi"/>
                                <w:lang w:val="de-DE" w:eastAsia="en-US"/>
                              </w:rPr>
                              <w:t>Published</w:t>
                            </w:r>
                            <w:proofErr w:type="spellEnd"/>
                            <w:r w:rsidRPr="00FF0C8C">
                              <w:rPr>
                                <w:rFonts w:eastAsiaTheme="minorHAnsi"/>
                                <w:lang w:val="de-DE" w:eastAsia="en-US"/>
                              </w:rPr>
                              <w:t xml:space="preserve"> </w:t>
                            </w:r>
                            <w:proofErr w:type="spellStart"/>
                            <w:r w:rsidRPr="00FF0C8C">
                              <w:rPr>
                                <w:rFonts w:eastAsiaTheme="minorHAnsi"/>
                                <w:lang w:val="de-DE" w:eastAsia="en-US"/>
                              </w:rPr>
                              <w:t>by</w:t>
                            </w:r>
                            <w:proofErr w:type="spellEnd"/>
                          </w:p>
                          <w:p w14:paraId="79EB938D" w14:textId="77777777" w:rsidR="00435A7D" w:rsidRPr="00FF0C8C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de-DE" w:eastAsia="en-US"/>
                              </w:rPr>
                            </w:pPr>
                            <w:r w:rsidRPr="00FF0C8C">
                              <w:rPr>
                                <w:rFonts w:eastAsiaTheme="minorHAnsi"/>
                                <w:b/>
                                <w:bCs/>
                                <w:lang w:val="de-DE" w:eastAsia="en-US"/>
                              </w:rPr>
                              <w:t>C40 Cities Finance Facility</w:t>
                            </w:r>
                            <w:r w:rsidRPr="00FF0C8C">
                              <w:rPr>
                                <w:rFonts w:eastAsiaTheme="minorHAnsi"/>
                                <w:b/>
                                <w:bCs/>
                                <w:lang w:val="de-DE" w:eastAsia="en-US"/>
                              </w:rPr>
                              <w:br/>
                            </w:r>
                            <w:r w:rsidRPr="00FF0C8C">
                              <w:rPr>
                                <w:rFonts w:eastAsiaTheme="minorHAnsi"/>
                                <w:lang w:val="de-DE" w:eastAsia="en-US"/>
                              </w:rPr>
                              <w:t>Deutsche Gesellschaft für Internationale Zusammenarbeit (GIZ) GmbH</w:t>
                            </w:r>
                          </w:p>
                          <w:p w14:paraId="5D8872EB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Registered offices</w:t>
                            </w:r>
                          </w:p>
                          <w:p w14:paraId="56AD9463" w14:textId="0EB0C509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Bonn and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Eschborn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, 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Germany </w:t>
                            </w:r>
                            <w:r w:rsidR="00C63C28"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Potsdamer Platz 10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10785 Berlin</w:t>
                            </w:r>
                          </w:p>
                          <w:p w14:paraId="0525E340" w14:textId="2B7B82FC" w:rsidR="00C63C28" w:rsidRPr="00417869" w:rsidRDefault="00C63C28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t>London,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Great Britain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3 Queen Victoria Street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EC4N 4TQ, London</w:t>
                            </w:r>
                          </w:p>
                          <w:p w14:paraId="5C226CD6" w14:textId="77777777" w:rsidR="00435A7D" w:rsidRPr="004B323D" w:rsidRDefault="00435A7D" w:rsidP="00435A7D">
                            <w:pPr>
                              <w:jc w:val="left"/>
                            </w:pP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t>contact@c40cff.org</w:t>
                            </w: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br/>
                              <w:t>c40cff.org</w:t>
                            </w:r>
                          </w:p>
                          <w:p w14:paraId="2FB62389" w14:textId="77777777" w:rsidR="00435A7D" w:rsidRPr="004B323D" w:rsidRDefault="00435A7D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7C2ED1B1" id="Cuadro de texto 3" o:spid="_x0000_s1031" type="#_x0000_t202" style="position:absolute;left:0;text-align:left;margin-left:22.45pt;margin-top:295.6pt;width:229.1pt;height:257.5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" fillcolor="white [3201]" stroked="f" strokeweight=".5pt">
                <v:textbox inset="0,0,0,0">
                  <w:txbxContent>
                    <w:p w14:paraId="2D2830F9" w14:textId="77777777" w:rsidR="00435A7D" w:rsidRPr="00FF0C8C" w:rsidRDefault="00435A7D" w:rsidP="00435A7D">
                      <w:pPr>
                        <w:pStyle w:val="Title"/>
                        <w:rPr>
                          <w:rFonts w:eastAsiaTheme="minorHAnsi"/>
                          <w:lang w:val="de-DE" w:eastAsia="en-US"/>
                        </w:rPr>
                      </w:pPr>
                      <w:r w:rsidRPr="00FF0C8C">
                        <w:rPr>
                          <w:rFonts w:eastAsiaTheme="minorHAnsi"/>
                          <w:lang w:val="de-DE" w:eastAsia="en-US"/>
                        </w:rPr>
                        <w:t>Published by</w:t>
                      </w:r>
                    </w:p>
                    <w:p w14:paraId="79EB938D" w14:textId="77777777" w:rsidR="00435A7D" w:rsidRPr="00FF0C8C" w:rsidRDefault="00435A7D" w:rsidP="00435A7D">
                      <w:pPr>
                        <w:jc w:val="left"/>
                        <w:rPr>
                          <w:rFonts w:eastAsiaTheme="minorHAnsi"/>
                          <w:lang w:val="de-DE" w:eastAsia="en-US"/>
                        </w:rPr>
                      </w:pPr>
                      <w:r w:rsidRPr="00FF0C8C">
                        <w:rPr>
                          <w:rFonts w:eastAsiaTheme="minorHAnsi"/>
                          <w:b/>
                          <w:bCs/>
                          <w:lang w:val="de-DE" w:eastAsia="en-US"/>
                        </w:rPr>
                        <w:t>C40 Cities Finance Facility</w:t>
                      </w:r>
                      <w:r w:rsidRPr="00FF0C8C">
                        <w:rPr>
                          <w:rFonts w:eastAsiaTheme="minorHAnsi"/>
                          <w:b/>
                          <w:bCs/>
                          <w:lang w:val="de-DE" w:eastAsia="en-US"/>
                        </w:rPr>
                        <w:br/>
                      </w:r>
                      <w:r w:rsidRPr="00FF0C8C">
                        <w:rPr>
                          <w:rFonts w:eastAsiaTheme="minorHAnsi"/>
                          <w:lang w:val="de-DE" w:eastAsia="en-US"/>
                        </w:rPr>
                        <w:t>Deutsche Gesellschaft für Internationale Zusammenarbeit (GIZ) GmbH</w:t>
                      </w:r>
                    </w:p>
                    <w:p w14:paraId="5D8872EB" w14:textId="77777777" w:rsidR="00435A7D" w:rsidRPr="00417869" w:rsidRDefault="00435A7D" w:rsidP="00435A7D">
                      <w:pPr>
                        <w:pStyle w:val="Title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Registered offices</w:t>
                      </w:r>
                    </w:p>
                    <w:p w14:paraId="56AD9463" w14:textId="0EB0C509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 xml:space="preserve">Bonn and Eschborn, 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Germany </w:t>
                      </w:r>
                      <w:r w:rsidR="00C63C28" w:rsidRPr="00417869">
                        <w:rPr>
                          <w:rFonts w:eastAsiaTheme="minorHAnsi"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Potsdamer Platz 10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10785 Berlin</w:t>
                      </w:r>
                    </w:p>
                    <w:p w14:paraId="0525E340" w14:textId="2B7B82FC" w:rsidR="00C63C28" w:rsidRPr="00417869" w:rsidRDefault="00C63C28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t>London,</w:t>
                      </w: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Great Britain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3 Queen Victoria Street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EC4N 4TQ, London</w:t>
                      </w:r>
                    </w:p>
                    <w:p w14:paraId="5C226CD6" w14:textId="77777777" w:rsidR="00435A7D" w:rsidRPr="004B323D" w:rsidRDefault="00435A7D" w:rsidP="00435A7D">
                      <w:pPr>
                        <w:jc w:val="left"/>
                      </w:pP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t>contact@c40cff.org</w:t>
                      </w: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br/>
                        <w:t>c40cff.org</w:t>
                      </w:r>
                    </w:p>
                    <w:p w14:paraId="2FB62389" w14:textId="77777777" w:rsidR="00435A7D" w:rsidRPr="004B323D" w:rsidRDefault="00435A7D"/>
                  </w:txbxContent>
                </v:textbox>
              </v:shape>
            </w:pict>
          </mc:Fallback>
        </mc:AlternateContent>
      </w:r>
    </w:p>
    <w:sectPr w:rsidR="00F563AE" w:rsidRPr="00421E9E" w:rsidSect="00951910">
      <w:pgSz w:w="11906" w:h="16838"/>
      <w:pgMar w:top="1440" w:right="1106" w:bottom="2268" w:left="1157" w:header="709" w:footer="709" w:gutter="0"/>
      <w:cols w:space="301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82" w:author="Ramirez Arango, Lina Maria GIZ CO" w:date="2023-12-15T15:08:00Z" w:initials="LR">
    <w:p w14:paraId="380A3A8D" w14:textId="77777777" w:rsidR="00E24A9A" w:rsidRDefault="00E24A9A" w:rsidP="00E24A9A">
      <w:pPr>
        <w:pStyle w:val="Textocomentario"/>
        <w:jc w:val="left"/>
      </w:pPr>
      <w:r>
        <w:rPr>
          <w:rStyle w:val="Refdecomentario"/>
        </w:rPr>
        <w:annotationRef/>
      </w:r>
      <w:r>
        <w:t>Fuente de información de la gráfica.</w:t>
      </w:r>
    </w:p>
  </w:comment>
  <w:comment w:id="87" w:author="Ramirez Arango, Lina Maria GIZ CO" w:date="2023-12-15T15:09:00Z" w:initials="LR">
    <w:p w14:paraId="0285522C" w14:textId="77777777" w:rsidR="00BB4430" w:rsidRDefault="00BB4430" w:rsidP="00BB4430">
      <w:pPr>
        <w:pStyle w:val="Textocomentario"/>
        <w:jc w:val="left"/>
      </w:pPr>
      <w:r>
        <w:rPr>
          <w:rStyle w:val="Refdecomentario"/>
        </w:rPr>
        <w:annotationRef/>
      </w:r>
      <w:r>
        <w:t xml:space="preserve">Fuente de información. </w:t>
      </w:r>
    </w:p>
  </w:comment>
  <w:comment w:id="88" w:author="Andrés Pérez" w:date="2023-12-19T16:32:00Z" w:initials="AP">
    <w:p w14:paraId="79E255D0" w14:textId="77777777" w:rsidR="00CE24D7" w:rsidRDefault="00CE24D7" w:rsidP="00CE24D7">
      <w:pPr>
        <w:jc w:val="left"/>
      </w:pPr>
      <w:r>
        <w:rPr>
          <w:rStyle w:val="Refdecomentario"/>
        </w:rPr>
        <w:annotationRef/>
      </w:r>
      <w:r>
        <w:t>Se incluye</w:t>
      </w:r>
    </w:p>
  </w:comment>
  <w:comment w:id="91" w:author="Ramirez Arango, Lina Maria GIZ CO" w:date="2023-12-15T15:10:00Z" w:initials="LR">
    <w:p w14:paraId="4CE11C86" w14:textId="0B08D20B" w:rsidR="00947EDF" w:rsidRDefault="00947EDF" w:rsidP="00947EDF">
      <w:pPr>
        <w:pStyle w:val="Textocomentario"/>
        <w:jc w:val="left"/>
      </w:pPr>
      <w:r>
        <w:rPr>
          <w:rStyle w:val="Refdecomentario"/>
        </w:rPr>
        <w:annotationRef/>
      </w:r>
      <w:r>
        <w:t>Idem: Fuente, construcción propia?</w:t>
      </w:r>
    </w:p>
  </w:comment>
  <w:comment w:id="92" w:author="Andrés Pérez" w:date="2023-12-19T16:32:00Z" w:initials="AP">
    <w:p w14:paraId="733B8F97" w14:textId="77777777" w:rsidR="00CE24D7" w:rsidRDefault="00CE24D7" w:rsidP="00CE24D7">
      <w:pPr>
        <w:jc w:val="left"/>
      </w:pPr>
      <w:r>
        <w:rPr>
          <w:rStyle w:val="Refdecomentario"/>
        </w:rPr>
        <w:annotationRef/>
      </w:r>
      <w:r>
        <w:t>Se incluye</w:t>
      </w:r>
    </w:p>
  </w:comment>
  <w:comment w:id="105" w:author="Ramirez Arango, Lina Maria GIZ CO" w:date="2023-12-15T15:13:00Z" w:initials="LR">
    <w:p w14:paraId="0C2389BE" w14:textId="2EE32C2B" w:rsidR="009D6E67" w:rsidRDefault="009D6E67" w:rsidP="009D6E67">
      <w:pPr>
        <w:pStyle w:val="Textocomentario"/>
        <w:jc w:val="left"/>
      </w:pPr>
      <w:r>
        <w:rPr>
          <w:rStyle w:val="Refdecomentario"/>
        </w:rPr>
        <w:annotationRef/>
      </w:r>
      <w:r>
        <w:t>Andrés: Revisar si es posible eliminar</w:t>
      </w:r>
    </w:p>
  </w:comment>
  <w:comment w:id="106" w:author="Andrés Pérez" w:date="2023-12-19T16:33:00Z" w:initials="AP">
    <w:p w14:paraId="2F1FE009" w14:textId="77777777" w:rsidR="00C63C7E" w:rsidRDefault="00C63C7E" w:rsidP="00C63C7E">
      <w:pPr>
        <w:jc w:val="left"/>
      </w:pPr>
      <w:r>
        <w:rPr>
          <w:rStyle w:val="Refdecomentario"/>
        </w:rPr>
        <w:annotationRef/>
      </w:r>
      <w:r>
        <w:t>De acuerdo. Se elimina en todos los informes</w:t>
      </w:r>
    </w:p>
  </w:comment>
  <w:comment w:id="128" w:author="Ramirez Arango, Lina Maria GIZ CO" w:date="2023-12-15T15:24:00Z" w:initials="LR">
    <w:p w14:paraId="657419B3" w14:textId="77777777" w:rsidR="005C0358" w:rsidRDefault="009B448E" w:rsidP="005C0358">
      <w:pPr>
        <w:pStyle w:val="Textocomentario"/>
        <w:jc w:val="left"/>
      </w:pPr>
      <w:r>
        <w:rPr>
          <w:rStyle w:val="Refdecomentario"/>
        </w:rPr>
        <w:annotationRef/>
      </w:r>
      <w:r w:rsidR="005C0358">
        <w:t xml:space="preserve">No es claro por qué si se tiene en cuenta o no IVA para el suministro, es por el incentivo tributario?. Así mismo, estos montos no tienen incluido el AIU? Si se tiene en cuenta se incrementaría mas o menos en un 30% no obstante, el valor pro KPW está dando por el orden de 4,7 millones. Según la última reunión con FENOGE nos manifestó que el monto era de 7 mill COP/kpw. Revisar. </w:t>
      </w:r>
    </w:p>
  </w:comment>
  <w:comment w:id="129" w:author="Andrés Pérez" w:date="2023-12-19T16:54:00Z" w:initials="AP">
    <w:p w14:paraId="16569877" w14:textId="77777777" w:rsidR="00F95178" w:rsidRDefault="00F95178" w:rsidP="00F95178">
      <w:pPr>
        <w:jc w:val="left"/>
      </w:pPr>
      <w:r>
        <w:rPr>
          <w:rStyle w:val="Refdecomentario"/>
        </w:rPr>
        <w:annotationRef/>
      </w:r>
      <w:r>
        <w:t xml:space="preserve">El presupuesto está separado del valor del IVA y es el valor del mercado. No se incluyen costos adicionales relacionados con la contratación. No se realiza por AIU por los beneficios tributarios.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380A3A8D" w15:done="0"/>
  <w15:commentEx w15:paraId="0285522C" w15:done="0"/>
  <w15:commentEx w15:paraId="79E255D0" w15:paraIdParent="0285522C" w15:done="0"/>
  <w15:commentEx w15:paraId="4CE11C86" w15:done="0"/>
  <w15:commentEx w15:paraId="733B8F97" w15:paraIdParent="4CE11C86" w15:done="0"/>
  <w15:commentEx w15:paraId="0C2389BE" w15:done="0"/>
  <w15:commentEx w15:paraId="2F1FE009" w15:paraIdParent="0C2389BE" w15:done="0"/>
  <w15:commentEx w15:paraId="657419B3" w15:done="0"/>
  <w15:commentEx w15:paraId="16569877" w15:paraIdParent="657419B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7C747627" w16cex:dateUtc="2023-12-15T20:08:00Z"/>
  <w16cex:commentExtensible w16cex:durableId="1800F366" w16cex:dateUtc="2023-12-15T20:09:00Z"/>
  <w16cex:commentExtensible w16cex:durableId="3AC1403C" w16cex:dateUtc="2023-12-19T21:32:00Z"/>
  <w16cex:commentExtensible w16cex:durableId="00D333B0" w16cex:dateUtc="2023-12-15T20:10:00Z"/>
  <w16cex:commentExtensible w16cex:durableId="595CB2E4" w16cex:dateUtc="2023-12-19T21:32:00Z"/>
  <w16cex:commentExtensible w16cex:durableId="014BFBFD" w16cex:dateUtc="2023-12-15T20:13:00Z"/>
  <w16cex:commentExtensible w16cex:durableId="67EB0597" w16cex:dateUtc="2023-12-19T21:33:00Z"/>
  <w16cex:commentExtensible w16cex:durableId="64145342" w16cex:dateUtc="2023-12-15T20:24:00Z"/>
  <w16cex:commentExtensible w16cex:durableId="0D669C04" w16cex:dateUtc="2023-12-19T21:5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80A3A8D" w16cid:durableId="7C747627"/>
  <w16cid:commentId w16cid:paraId="0285522C" w16cid:durableId="1800F366"/>
  <w16cid:commentId w16cid:paraId="79E255D0" w16cid:durableId="3AC1403C"/>
  <w16cid:commentId w16cid:paraId="4CE11C86" w16cid:durableId="00D333B0"/>
  <w16cid:commentId w16cid:paraId="733B8F97" w16cid:durableId="595CB2E4"/>
  <w16cid:commentId w16cid:paraId="0C2389BE" w16cid:durableId="014BFBFD"/>
  <w16cid:commentId w16cid:paraId="2F1FE009" w16cid:durableId="67EB0597"/>
  <w16cid:commentId w16cid:paraId="657419B3" w16cid:durableId="64145342"/>
  <w16cid:commentId w16cid:paraId="16569877" w16cid:durableId="0D669C0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CA7098" w14:textId="77777777" w:rsidR="00951910" w:rsidRPr="004B323D" w:rsidRDefault="00951910" w:rsidP="000833B9">
      <w:r w:rsidRPr="004B323D">
        <w:separator/>
      </w:r>
    </w:p>
    <w:p w14:paraId="7B4E27D8" w14:textId="77777777" w:rsidR="00951910" w:rsidRPr="004B323D" w:rsidRDefault="00951910" w:rsidP="000833B9"/>
    <w:p w14:paraId="005B8541" w14:textId="77777777" w:rsidR="00951910" w:rsidRPr="004B323D" w:rsidRDefault="00951910" w:rsidP="000833B9"/>
  </w:endnote>
  <w:endnote w:type="continuationSeparator" w:id="0">
    <w:p w14:paraId="5B71395F" w14:textId="77777777" w:rsidR="00951910" w:rsidRPr="004B323D" w:rsidRDefault="00951910" w:rsidP="000833B9">
      <w:r w:rsidRPr="004B323D">
        <w:continuationSeparator/>
      </w:r>
    </w:p>
    <w:p w14:paraId="21B2DE62" w14:textId="77777777" w:rsidR="00951910" w:rsidRPr="004B323D" w:rsidRDefault="00951910" w:rsidP="000833B9"/>
    <w:p w14:paraId="660A2C84" w14:textId="77777777" w:rsidR="00951910" w:rsidRPr="004B323D" w:rsidRDefault="00951910" w:rsidP="000833B9"/>
  </w:endnote>
  <w:endnote w:type="continuationNotice" w:id="1">
    <w:p w14:paraId="466F17DC" w14:textId="77777777" w:rsidR="00951910" w:rsidRDefault="00951910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rlow">
    <w:altName w:val="Calibri"/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Barlow Condensed Medium">
    <w:altName w:val="Calibri"/>
    <w:panose1 w:val="00000606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MA Futura Global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1877341213"/>
      <w:docPartObj>
        <w:docPartGallery w:val="Page Numbers (Bottom of Page)"/>
        <w:docPartUnique/>
      </w:docPartObj>
    </w:sdtPr>
    <w:sdtContent>
      <w:p w14:paraId="610DD6B8" w14:textId="27087457" w:rsidR="00584554" w:rsidRPr="004B323D" w:rsidRDefault="00584554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345551741"/>
      <w:docPartObj>
        <w:docPartGallery w:val="Page Numbers (Bottom of Page)"/>
        <w:docPartUnique/>
      </w:docPartObj>
    </w:sdtPr>
    <w:sdtContent>
      <w:p w14:paraId="6AF32BA8" w14:textId="37429755" w:rsidR="00584554" w:rsidRPr="004B323D" w:rsidRDefault="00584554" w:rsidP="00584554">
        <w:pPr>
          <w:pStyle w:val="Piedepgina"/>
          <w:framePr w:wrap="none" w:vAnchor="text" w:hAnchor="margin" w:xAlign="right" w:y="1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178348695"/>
      <w:docPartObj>
        <w:docPartGallery w:val="Page Numbers (Bottom of Page)"/>
        <w:docPartUnique/>
      </w:docPartObj>
    </w:sdtPr>
    <w:sdtContent>
      <w:p w14:paraId="0DDEAB91" w14:textId="750E366D" w:rsidR="008870B5" w:rsidRPr="004B323D" w:rsidRDefault="008870B5" w:rsidP="00584554">
        <w:pPr>
          <w:pStyle w:val="Piedepgina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p w14:paraId="3268A3EE" w14:textId="77777777" w:rsidR="008870B5" w:rsidRPr="004B323D" w:rsidRDefault="008870B5" w:rsidP="000833B9">
    <w:pPr>
      <w:pStyle w:val="Piedepgina"/>
    </w:pPr>
  </w:p>
  <w:p w14:paraId="7365BB86" w14:textId="77777777" w:rsidR="00BF293D" w:rsidRPr="004B323D" w:rsidRDefault="00BF293D" w:rsidP="000833B9"/>
  <w:p w14:paraId="20D7EA42" w14:textId="77777777" w:rsidR="00BF293D" w:rsidRPr="004B323D" w:rsidRDefault="00BF293D" w:rsidP="000833B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-1159157402"/>
      <w:docPartObj>
        <w:docPartGallery w:val="Page Numbers (Bottom of Page)"/>
        <w:docPartUnique/>
      </w:docPartObj>
    </w:sdtPr>
    <w:sdtContent>
      <w:p w14:paraId="17DCDC96" w14:textId="77777777" w:rsidR="00584554" w:rsidRPr="004B323D" w:rsidRDefault="00584554" w:rsidP="00584554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TtuloCar"/>
          </w:rPr>
          <w:fldChar w:fldCharType="begin"/>
        </w:r>
        <w:r w:rsidRPr="004B323D">
          <w:rPr>
            <w:rStyle w:val="TtuloCar"/>
          </w:rPr>
          <w:instrText xml:space="preserve"> PAGE </w:instrText>
        </w:r>
        <w:r w:rsidRPr="004B323D">
          <w:rPr>
            <w:rStyle w:val="TtuloCar"/>
          </w:rPr>
          <w:fldChar w:fldCharType="separate"/>
        </w:r>
        <w:r w:rsidRPr="004B323D">
          <w:rPr>
            <w:rStyle w:val="TtuloCar"/>
          </w:rPr>
          <w:t>2</w:t>
        </w:r>
        <w:r w:rsidRPr="004B323D">
          <w:rPr>
            <w:rStyle w:val="TtuloCar"/>
          </w:rPr>
          <w:fldChar w:fldCharType="end"/>
        </w:r>
      </w:p>
    </w:sdtContent>
  </w:sdt>
  <w:p w14:paraId="0F072390" w14:textId="46E978ED" w:rsidR="00BF293D" w:rsidRPr="004B323D" w:rsidRDefault="00D2233D" w:rsidP="00AE4788">
    <w:pPr>
      <w:pStyle w:val="Ttulo"/>
    </w:pPr>
    <w:r w:rsidRPr="004B323D">
      <w:t>Informe WTA Secretaría Distrital de Salud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1B1BDD" w14:textId="77777777" w:rsidR="00951910" w:rsidRPr="004B323D" w:rsidRDefault="00951910" w:rsidP="000833B9"/>
    <w:p w14:paraId="4808C82C" w14:textId="77777777" w:rsidR="00951910" w:rsidRPr="004B323D" w:rsidRDefault="00951910" w:rsidP="000833B9"/>
  </w:footnote>
  <w:footnote w:type="continuationSeparator" w:id="0">
    <w:p w14:paraId="18754F79" w14:textId="77777777" w:rsidR="00951910" w:rsidRPr="004B323D" w:rsidRDefault="00951910" w:rsidP="000833B9">
      <w:r w:rsidRPr="004B323D">
        <w:continuationSeparator/>
      </w:r>
    </w:p>
    <w:p w14:paraId="67768210" w14:textId="77777777" w:rsidR="00951910" w:rsidRPr="004B323D" w:rsidRDefault="00951910" w:rsidP="000833B9"/>
    <w:p w14:paraId="486886FD" w14:textId="77777777" w:rsidR="00951910" w:rsidRPr="004B323D" w:rsidRDefault="00951910" w:rsidP="000833B9"/>
  </w:footnote>
  <w:footnote w:type="continuationNotice" w:id="1">
    <w:p w14:paraId="053AFC89" w14:textId="77777777" w:rsidR="00951910" w:rsidRDefault="00951910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501B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647D94"/>
    <w:multiLevelType w:val="hybridMultilevel"/>
    <w:tmpl w:val="C690F4B0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81D0D"/>
    <w:multiLevelType w:val="multilevel"/>
    <w:tmpl w:val="516AC3E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" w15:restartNumberingAfterBreak="0">
    <w:nsid w:val="0F881792"/>
    <w:multiLevelType w:val="hybridMultilevel"/>
    <w:tmpl w:val="D63425E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8D1EEC"/>
    <w:multiLevelType w:val="hybridMultilevel"/>
    <w:tmpl w:val="198EB2E2"/>
    <w:lvl w:ilvl="0" w:tplc="D11C9D18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4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D62D87"/>
    <w:multiLevelType w:val="hybridMultilevel"/>
    <w:tmpl w:val="7A94F4EA"/>
    <w:lvl w:ilvl="0" w:tplc="5DD8C58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B47BFC"/>
    <w:multiLevelType w:val="hybridMultilevel"/>
    <w:tmpl w:val="248EC9FE"/>
    <w:lvl w:ilvl="0" w:tplc="46326BC6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F24B30"/>
    <w:multiLevelType w:val="hybridMultilevel"/>
    <w:tmpl w:val="6B285C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722CFC"/>
    <w:multiLevelType w:val="hybridMultilevel"/>
    <w:tmpl w:val="EE2A8AA2"/>
    <w:lvl w:ilvl="0" w:tplc="E72C4902">
      <w:start w:val="1"/>
      <w:numFmt w:val="bullet"/>
      <w:pStyle w:val="Citadestacada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36692B"/>
    <w:multiLevelType w:val="hybridMultilevel"/>
    <w:tmpl w:val="CE42663C"/>
    <w:lvl w:ilvl="0" w:tplc="C9EC0D2C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EB674C"/>
    <w:multiLevelType w:val="hybridMultilevel"/>
    <w:tmpl w:val="6868BD3E"/>
    <w:lvl w:ilvl="0" w:tplc="BFEAF00A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680CAD"/>
    <w:multiLevelType w:val="hybridMultilevel"/>
    <w:tmpl w:val="D6BC66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D05CF4"/>
    <w:multiLevelType w:val="multilevel"/>
    <w:tmpl w:val="FA289D5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color w:val="00B05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13" w15:restartNumberingAfterBreak="0">
    <w:nsid w:val="714B2566"/>
    <w:multiLevelType w:val="hybridMultilevel"/>
    <w:tmpl w:val="E040B888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E8699E"/>
    <w:multiLevelType w:val="hybridMultilevel"/>
    <w:tmpl w:val="2304D114"/>
    <w:lvl w:ilvl="0" w:tplc="A83A4426">
      <w:start w:val="1"/>
      <w:numFmt w:val="bullet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6A4117"/>
    <w:multiLevelType w:val="hybridMultilevel"/>
    <w:tmpl w:val="8D3A618C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C9570F"/>
    <w:multiLevelType w:val="hybridMultilevel"/>
    <w:tmpl w:val="26DC527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3744996">
    <w:abstractNumId w:val="7"/>
  </w:num>
  <w:num w:numId="2" w16cid:durableId="1801262355">
    <w:abstractNumId w:val="15"/>
  </w:num>
  <w:num w:numId="3" w16cid:durableId="624315173">
    <w:abstractNumId w:val="13"/>
  </w:num>
  <w:num w:numId="4" w16cid:durableId="1837650360">
    <w:abstractNumId w:val="4"/>
  </w:num>
  <w:num w:numId="5" w16cid:durableId="1795174972">
    <w:abstractNumId w:val="9"/>
  </w:num>
  <w:num w:numId="6" w16cid:durableId="1065883382">
    <w:abstractNumId w:val="14"/>
  </w:num>
  <w:num w:numId="7" w16cid:durableId="1255164192">
    <w:abstractNumId w:val="8"/>
  </w:num>
  <w:num w:numId="8" w16cid:durableId="1332677022">
    <w:abstractNumId w:val="12"/>
  </w:num>
  <w:num w:numId="9" w16cid:durableId="1321421937">
    <w:abstractNumId w:val="0"/>
  </w:num>
  <w:num w:numId="10" w16cid:durableId="179903230">
    <w:abstractNumId w:val="3"/>
  </w:num>
  <w:num w:numId="11" w16cid:durableId="890650468">
    <w:abstractNumId w:val="16"/>
  </w:num>
  <w:num w:numId="12" w16cid:durableId="1827237062">
    <w:abstractNumId w:val="2"/>
  </w:num>
  <w:num w:numId="13" w16cid:durableId="1338120168">
    <w:abstractNumId w:val="1"/>
  </w:num>
  <w:num w:numId="14" w16cid:durableId="1607078906">
    <w:abstractNumId w:val="11"/>
  </w:num>
  <w:num w:numId="15" w16cid:durableId="1483618977">
    <w:abstractNumId w:val="5"/>
  </w:num>
  <w:num w:numId="16" w16cid:durableId="914128878">
    <w:abstractNumId w:val="10"/>
  </w:num>
  <w:num w:numId="17" w16cid:durableId="241330737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mirez Arango, Lina Maria GIZ CO">
    <w15:presenceInfo w15:providerId="AD" w15:userId="S::lina.ramirezarango@giz.de::13583248-6a59-491a-b7ce-7e20a48f70d6"/>
  </w15:person>
  <w15:person w15:author="Andrés Pérez">
    <w15:presenceInfo w15:providerId="Windows Live" w15:userId="a43c7c38c3f78477"/>
  </w15:person>
  <w15:person w15:author="Wiese, Rafael GIZ">
    <w15:presenceInfo w15:providerId="AD" w15:userId="S::rafael.wiese@giz.de::cc6e0e61-96da-4a82-9477-e1292b9f147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2ED7"/>
    <w:rsid w:val="000011C8"/>
    <w:rsid w:val="00003A96"/>
    <w:rsid w:val="000058AB"/>
    <w:rsid w:val="000102EC"/>
    <w:rsid w:val="0001185C"/>
    <w:rsid w:val="000120FD"/>
    <w:rsid w:val="000170BD"/>
    <w:rsid w:val="000179EB"/>
    <w:rsid w:val="00017BC9"/>
    <w:rsid w:val="000210D9"/>
    <w:rsid w:val="0002194F"/>
    <w:rsid w:val="00023303"/>
    <w:rsid w:val="00023DBD"/>
    <w:rsid w:val="00023E60"/>
    <w:rsid w:val="000241D2"/>
    <w:rsid w:val="0003080D"/>
    <w:rsid w:val="00031F02"/>
    <w:rsid w:val="0003524D"/>
    <w:rsid w:val="00041578"/>
    <w:rsid w:val="00044046"/>
    <w:rsid w:val="00051309"/>
    <w:rsid w:val="000529BD"/>
    <w:rsid w:val="00055F52"/>
    <w:rsid w:val="00060953"/>
    <w:rsid w:val="0006181B"/>
    <w:rsid w:val="000619A3"/>
    <w:rsid w:val="00066C2E"/>
    <w:rsid w:val="00067BCC"/>
    <w:rsid w:val="00071112"/>
    <w:rsid w:val="00073764"/>
    <w:rsid w:val="00074406"/>
    <w:rsid w:val="000772DB"/>
    <w:rsid w:val="00080C04"/>
    <w:rsid w:val="000833B9"/>
    <w:rsid w:val="0008449F"/>
    <w:rsid w:val="00090EAB"/>
    <w:rsid w:val="00093B4C"/>
    <w:rsid w:val="000975BC"/>
    <w:rsid w:val="000A0579"/>
    <w:rsid w:val="000A12ED"/>
    <w:rsid w:val="000A2412"/>
    <w:rsid w:val="000A4820"/>
    <w:rsid w:val="000A5106"/>
    <w:rsid w:val="000B4E76"/>
    <w:rsid w:val="000B4F60"/>
    <w:rsid w:val="000C32AD"/>
    <w:rsid w:val="000C5C08"/>
    <w:rsid w:val="000C6897"/>
    <w:rsid w:val="000D00EF"/>
    <w:rsid w:val="000D5963"/>
    <w:rsid w:val="000E1945"/>
    <w:rsid w:val="000E1C6C"/>
    <w:rsid w:val="000E27BE"/>
    <w:rsid w:val="000E3CDC"/>
    <w:rsid w:val="000E71DE"/>
    <w:rsid w:val="000F66F7"/>
    <w:rsid w:val="00101058"/>
    <w:rsid w:val="00102509"/>
    <w:rsid w:val="0010479A"/>
    <w:rsid w:val="00111666"/>
    <w:rsid w:val="00111970"/>
    <w:rsid w:val="001208EF"/>
    <w:rsid w:val="00122514"/>
    <w:rsid w:val="0012359E"/>
    <w:rsid w:val="00124F20"/>
    <w:rsid w:val="00130151"/>
    <w:rsid w:val="00130B4F"/>
    <w:rsid w:val="00133E1F"/>
    <w:rsid w:val="001434EC"/>
    <w:rsid w:val="00151005"/>
    <w:rsid w:val="0015395C"/>
    <w:rsid w:val="00153BA8"/>
    <w:rsid w:val="0015500B"/>
    <w:rsid w:val="00155C5F"/>
    <w:rsid w:val="00156512"/>
    <w:rsid w:val="00157979"/>
    <w:rsid w:val="0016137A"/>
    <w:rsid w:val="00162188"/>
    <w:rsid w:val="00165C4D"/>
    <w:rsid w:val="00173904"/>
    <w:rsid w:val="00184474"/>
    <w:rsid w:val="00184612"/>
    <w:rsid w:val="001867C6"/>
    <w:rsid w:val="00186EB6"/>
    <w:rsid w:val="0018759E"/>
    <w:rsid w:val="00194415"/>
    <w:rsid w:val="001A049E"/>
    <w:rsid w:val="001A47B1"/>
    <w:rsid w:val="001A76C7"/>
    <w:rsid w:val="001B0C2B"/>
    <w:rsid w:val="001B45AA"/>
    <w:rsid w:val="001C2668"/>
    <w:rsid w:val="001C2FB9"/>
    <w:rsid w:val="001D09F5"/>
    <w:rsid w:val="001D555B"/>
    <w:rsid w:val="001D5971"/>
    <w:rsid w:val="001D5B64"/>
    <w:rsid w:val="001D6D9B"/>
    <w:rsid w:val="001E4001"/>
    <w:rsid w:val="001E72B8"/>
    <w:rsid w:val="001F319B"/>
    <w:rsid w:val="001F3AED"/>
    <w:rsid w:val="001F4C46"/>
    <w:rsid w:val="001F7FD2"/>
    <w:rsid w:val="00200336"/>
    <w:rsid w:val="00202128"/>
    <w:rsid w:val="00202A7E"/>
    <w:rsid w:val="00204923"/>
    <w:rsid w:val="00204B64"/>
    <w:rsid w:val="002065EE"/>
    <w:rsid w:val="002102F1"/>
    <w:rsid w:val="00210E4D"/>
    <w:rsid w:val="00212895"/>
    <w:rsid w:val="00215E60"/>
    <w:rsid w:val="00217B15"/>
    <w:rsid w:val="002203F2"/>
    <w:rsid w:val="00221373"/>
    <w:rsid w:val="00225C8B"/>
    <w:rsid w:val="00226CB5"/>
    <w:rsid w:val="002329FA"/>
    <w:rsid w:val="0023462C"/>
    <w:rsid w:val="00237D27"/>
    <w:rsid w:val="00240FCB"/>
    <w:rsid w:val="00241057"/>
    <w:rsid w:val="00241767"/>
    <w:rsid w:val="00243442"/>
    <w:rsid w:val="002441FB"/>
    <w:rsid w:val="00247DF3"/>
    <w:rsid w:val="00250540"/>
    <w:rsid w:val="00253E5E"/>
    <w:rsid w:val="002544DF"/>
    <w:rsid w:val="002613E4"/>
    <w:rsid w:val="00263BDA"/>
    <w:rsid w:val="00265655"/>
    <w:rsid w:val="00265A14"/>
    <w:rsid w:val="00266EFC"/>
    <w:rsid w:val="00270DEF"/>
    <w:rsid w:val="00273E92"/>
    <w:rsid w:val="0027534B"/>
    <w:rsid w:val="00276949"/>
    <w:rsid w:val="00281515"/>
    <w:rsid w:val="00285B7D"/>
    <w:rsid w:val="00291FEE"/>
    <w:rsid w:val="00294761"/>
    <w:rsid w:val="00295081"/>
    <w:rsid w:val="00296B5D"/>
    <w:rsid w:val="002A0557"/>
    <w:rsid w:val="002A1563"/>
    <w:rsid w:val="002A17E7"/>
    <w:rsid w:val="002A610D"/>
    <w:rsid w:val="002B19B7"/>
    <w:rsid w:val="002B356E"/>
    <w:rsid w:val="002C2FA7"/>
    <w:rsid w:val="002C3F78"/>
    <w:rsid w:val="002D3D50"/>
    <w:rsid w:val="002D5723"/>
    <w:rsid w:val="002E7331"/>
    <w:rsid w:val="002E7419"/>
    <w:rsid w:val="002F0E5C"/>
    <w:rsid w:val="002F11D5"/>
    <w:rsid w:val="002F48E6"/>
    <w:rsid w:val="00301E76"/>
    <w:rsid w:val="00303183"/>
    <w:rsid w:val="00303578"/>
    <w:rsid w:val="00303785"/>
    <w:rsid w:val="0030586D"/>
    <w:rsid w:val="0030594A"/>
    <w:rsid w:val="003071A2"/>
    <w:rsid w:val="003113A3"/>
    <w:rsid w:val="00312157"/>
    <w:rsid w:val="003161EA"/>
    <w:rsid w:val="00320EAC"/>
    <w:rsid w:val="00322892"/>
    <w:rsid w:val="0032322F"/>
    <w:rsid w:val="003235AA"/>
    <w:rsid w:val="00323A92"/>
    <w:rsid w:val="003240DF"/>
    <w:rsid w:val="003245E2"/>
    <w:rsid w:val="00330EC5"/>
    <w:rsid w:val="00330F6A"/>
    <w:rsid w:val="00332B62"/>
    <w:rsid w:val="00334127"/>
    <w:rsid w:val="00334BEB"/>
    <w:rsid w:val="003456A0"/>
    <w:rsid w:val="003479FF"/>
    <w:rsid w:val="00356057"/>
    <w:rsid w:val="00360474"/>
    <w:rsid w:val="0036052D"/>
    <w:rsid w:val="00362BB6"/>
    <w:rsid w:val="00362DAA"/>
    <w:rsid w:val="00363B8B"/>
    <w:rsid w:val="0037063F"/>
    <w:rsid w:val="00371A92"/>
    <w:rsid w:val="00373F92"/>
    <w:rsid w:val="003747CD"/>
    <w:rsid w:val="00375E97"/>
    <w:rsid w:val="00377B0F"/>
    <w:rsid w:val="00381007"/>
    <w:rsid w:val="00393526"/>
    <w:rsid w:val="003A240F"/>
    <w:rsid w:val="003A34E0"/>
    <w:rsid w:val="003A3B40"/>
    <w:rsid w:val="003A4E41"/>
    <w:rsid w:val="003A720D"/>
    <w:rsid w:val="003A7235"/>
    <w:rsid w:val="003B4BD5"/>
    <w:rsid w:val="003B4F3B"/>
    <w:rsid w:val="003B6FAA"/>
    <w:rsid w:val="003B77C7"/>
    <w:rsid w:val="003C02A7"/>
    <w:rsid w:val="003D1BC2"/>
    <w:rsid w:val="003D6043"/>
    <w:rsid w:val="003D6EB4"/>
    <w:rsid w:val="003D70AA"/>
    <w:rsid w:val="003E1349"/>
    <w:rsid w:val="003E3A6B"/>
    <w:rsid w:val="003E4346"/>
    <w:rsid w:val="003E72FF"/>
    <w:rsid w:val="003E7E15"/>
    <w:rsid w:val="003E7EAD"/>
    <w:rsid w:val="003F0FAC"/>
    <w:rsid w:val="003F2D7D"/>
    <w:rsid w:val="003F6D95"/>
    <w:rsid w:val="004009DC"/>
    <w:rsid w:val="00405F88"/>
    <w:rsid w:val="00410223"/>
    <w:rsid w:val="0041201E"/>
    <w:rsid w:val="00412679"/>
    <w:rsid w:val="00412B35"/>
    <w:rsid w:val="00412EE3"/>
    <w:rsid w:val="00417869"/>
    <w:rsid w:val="00417CB6"/>
    <w:rsid w:val="00417D95"/>
    <w:rsid w:val="00421E9E"/>
    <w:rsid w:val="004235A7"/>
    <w:rsid w:val="00435A7D"/>
    <w:rsid w:val="00435B24"/>
    <w:rsid w:val="004360FA"/>
    <w:rsid w:val="00437C97"/>
    <w:rsid w:val="00445B20"/>
    <w:rsid w:val="00447466"/>
    <w:rsid w:val="00453955"/>
    <w:rsid w:val="00461D94"/>
    <w:rsid w:val="00464DB7"/>
    <w:rsid w:val="00466A26"/>
    <w:rsid w:val="00467418"/>
    <w:rsid w:val="00471E7D"/>
    <w:rsid w:val="004758E4"/>
    <w:rsid w:val="00476555"/>
    <w:rsid w:val="00484C9F"/>
    <w:rsid w:val="0048670F"/>
    <w:rsid w:val="00487A5B"/>
    <w:rsid w:val="00490BCF"/>
    <w:rsid w:val="00492DEB"/>
    <w:rsid w:val="00493BB7"/>
    <w:rsid w:val="00495AA9"/>
    <w:rsid w:val="0049774D"/>
    <w:rsid w:val="004A21E2"/>
    <w:rsid w:val="004A5B20"/>
    <w:rsid w:val="004A68A7"/>
    <w:rsid w:val="004A75A1"/>
    <w:rsid w:val="004A77EF"/>
    <w:rsid w:val="004B2067"/>
    <w:rsid w:val="004B323D"/>
    <w:rsid w:val="004B6F46"/>
    <w:rsid w:val="004C307E"/>
    <w:rsid w:val="004C605B"/>
    <w:rsid w:val="004D1F09"/>
    <w:rsid w:val="004D24A8"/>
    <w:rsid w:val="004D3276"/>
    <w:rsid w:val="004E1BD9"/>
    <w:rsid w:val="004E76B7"/>
    <w:rsid w:val="004F0BC0"/>
    <w:rsid w:val="00503B28"/>
    <w:rsid w:val="00506710"/>
    <w:rsid w:val="005136FB"/>
    <w:rsid w:val="00515007"/>
    <w:rsid w:val="005177CD"/>
    <w:rsid w:val="005248BB"/>
    <w:rsid w:val="005279AA"/>
    <w:rsid w:val="00533C42"/>
    <w:rsid w:val="00534754"/>
    <w:rsid w:val="00536D5B"/>
    <w:rsid w:val="00541E63"/>
    <w:rsid w:val="005422F2"/>
    <w:rsid w:val="00542E6D"/>
    <w:rsid w:val="00542E7A"/>
    <w:rsid w:val="00544751"/>
    <w:rsid w:val="005508EC"/>
    <w:rsid w:val="005531A7"/>
    <w:rsid w:val="00554C62"/>
    <w:rsid w:val="00560051"/>
    <w:rsid w:val="005617AA"/>
    <w:rsid w:val="00564F9A"/>
    <w:rsid w:val="00567527"/>
    <w:rsid w:val="00570E67"/>
    <w:rsid w:val="00576FC4"/>
    <w:rsid w:val="00584554"/>
    <w:rsid w:val="00587452"/>
    <w:rsid w:val="00587D88"/>
    <w:rsid w:val="005927FF"/>
    <w:rsid w:val="00592807"/>
    <w:rsid w:val="00594F29"/>
    <w:rsid w:val="005953B6"/>
    <w:rsid w:val="005960DB"/>
    <w:rsid w:val="005A14B4"/>
    <w:rsid w:val="005A1FD0"/>
    <w:rsid w:val="005A3024"/>
    <w:rsid w:val="005A5707"/>
    <w:rsid w:val="005A6684"/>
    <w:rsid w:val="005A7FCC"/>
    <w:rsid w:val="005B0419"/>
    <w:rsid w:val="005B15EF"/>
    <w:rsid w:val="005B261B"/>
    <w:rsid w:val="005B3DF1"/>
    <w:rsid w:val="005B44D2"/>
    <w:rsid w:val="005B641D"/>
    <w:rsid w:val="005C0358"/>
    <w:rsid w:val="005C0F17"/>
    <w:rsid w:val="005C19C8"/>
    <w:rsid w:val="005C2E1F"/>
    <w:rsid w:val="005D34BE"/>
    <w:rsid w:val="005D3E7B"/>
    <w:rsid w:val="005E09B7"/>
    <w:rsid w:val="005E0A68"/>
    <w:rsid w:val="005E1839"/>
    <w:rsid w:val="005E6958"/>
    <w:rsid w:val="005F0FD4"/>
    <w:rsid w:val="005F6EA6"/>
    <w:rsid w:val="00600899"/>
    <w:rsid w:val="0060188D"/>
    <w:rsid w:val="006043ED"/>
    <w:rsid w:val="00605D16"/>
    <w:rsid w:val="00605F3C"/>
    <w:rsid w:val="00606FA0"/>
    <w:rsid w:val="00607A4F"/>
    <w:rsid w:val="0061039A"/>
    <w:rsid w:val="00611479"/>
    <w:rsid w:val="006140EC"/>
    <w:rsid w:val="006150DC"/>
    <w:rsid w:val="00615401"/>
    <w:rsid w:val="00617471"/>
    <w:rsid w:val="00620198"/>
    <w:rsid w:val="0062186E"/>
    <w:rsid w:val="00622043"/>
    <w:rsid w:val="0062219F"/>
    <w:rsid w:val="0062437D"/>
    <w:rsid w:val="006253DD"/>
    <w:rsid w:val="00627CA9"/>
    <w:rsid w:val="006328F6"/>
    <w:rsid w:val="006334E8"/>
    <w:rsid w:val="00641321"/>
    <w:rsid w:val="0064470D"/>
    <w:rsid w:val="00644A1D"/>
    <w:rsid w:val="00647575"/>
    <w:rsid w:val="00650774"/>
    <w:rsid w:val="0065102B"/>
    <w:rsid w:val="0065165D"/>
    <w:rsid w:val="00651B9D"/>
    <w:rsid w:val="00653318"/>
    <w:rsid w:val="006533E8"/>
    <w:rsid w:val="00654CFA"/>
    <w:rsid w:val="0065729D"/>
    <w:rsid w:val="00657A00"/>
    <w:rsid w:val="00657AF6"/>
    <w:rsid w:val="00657BE2"/>
    <w:rsid w:val="00665CFB"/>
    <w:rsid w:val="00667F4B"/>
    <w:rsid w:val="00671C2F"/>
    <w:rsid w:val="006724E2"/>
    <w:rsid w:val="00673700"/>
    <w:rsid w:val="00675C15"/>
    <w:rsid w:val="00676D3E"/>
    <w:rsid w:val="006826C2"/>
    <w:rsid w:val="00690F4D"/>
    <w:rsid w:val="00695D5C"/>
    <w:rsid w:val="0069773B"/>
    <w:rsid w:val="006A5102"/>
    <w:rsid w:val="006C015C"/>
    <w:rsid w:val="006D11AD"/>
    <w:rsid w:val="006D1D55"/>
    <w:rsid w:val="006D2128"/>
    <w:rsid w:val="006D288E"/>
    <w:rsid w:val="006D4B47"/>
    <w:rsid w:val="006E6814"/>
    <w:rsid w:val="006E75D3"/>
    <w:rsid w:val="006F20EE"/>
    <w:rsid w:val="006F45CF"/>
    <w:rsid w:val="006F4B43"/>
    <w:rsid w:val="006F7DE0"/>
    <w:rsid w:val="00707274"/>
    <w:rsid w:val="00711C6D"/>
    <w:rsid w:val="00711EA0"/>
    <w:rsid w:val="007130B3"/>
    <w:rsid w:val="00715151"/>
    <w:rsid w:val="007240B3"/>
    <w:rsid w:val="0072601F"/>
    <w:rsid w:val="00731F3E"/>
    <w:rsid w:val="00734853"/>
    <w:rsid w:val="00734E3F"/>
    <w:rsid w:val="0073528B"/>
    <w:rsid w:val="0074140A"/>
    <w:rsid w:val="00745D4B"/>
    <w:rsid w:val="00746C49"/>
    <w:rsid w:val="00753404"/>
    <w:rsid w:val="0075391C"/>
    <w:rsid w:val="00753A1B"/>
    <w:rsid w:val="00756706"/>
    <w:rsid w:val="00757262"/>
    <w:rsid w:val="00760789"/>
    <w:rsid w:val="007656C7"/>
    <w:rsid w:val="00766BB4"/>
    <w:rsid w:val="00767495"/>
    <w:rsid w:val="00767D2D"/>
    <w:rsid w:val="007700DF"/>
    <w:rsid w:val="00785C66"/>
    <w:rsid w:val="00790D71"/>
    <w:rsid w:val="007913B0"/>
    <w:rsid w:val="00791413"/>
    <w:rsid w:val="00791A34"/>
    <w:rsid w:val="00794C1F"/>
    <w:rsid w:val="00795883"/>
    <w:rsid w:val="007967F2"/>
    <w:rsid w:val="00797936"/>
    <w:rsid w:val="007A0892"/>
    <w:rsid w:val="007A0A7B"/>
    <w:rsid w:val="007A160E"/>
    <w:rsid w:val="007A6EDA"/>
    <w:rsid w:val="007B010D"/>
    <w:rsid w:val="007B0E19"/>
    <w:rsid w:val="007B11D3"/>
    <w:rsid w:val="007B1706"/>
    <w:rsid w:val="007B576B"/>
    <w:rsid w:val="007B6D21"/>
    <w:rsid w:val="007C403F"/>
    <w:rsid w:val="007D3593"/>
    <w:rsid w:val="007D53A5"/>
    <w:rsid w:val="007D5E20"/>
    <w:rsid w:val="007D5E7F"/>
    <w:rsid w:val="007E1A2C"/>
    <w:rsid w:val="007E1F5B"/>
    <w:rsid w:val="007E3547"/>
    <w:rsid w:val="007E429C"/>
    <w:rsid w:val="007F2412"/>
    <w:rsid w:val="007F26AC"/>
    <w:rsid w:val="007F3A74"/>
    <w:rsid w:val="007F4753"/>
    <w:rsid w:val="007F58FA"/>
    <w:rsid w:val="007F7A8E"/>
    <w:rsid w:val="00810895"/>
    <w:rsid w:val="0081141D"/>
    <w:rsid w:val="00813395"/>
    <w:rsid w:val="0081790E"/>
    <w:rsid w:val="00821E6E"/>
    <w:rsid w:val="008220A8"/>
    <w:rsid w:val="008260CD"/>
    <w:rsid w:val="00832198"/>
    <w:rsid w:val="00835AA1"/>
    <w:rsid w:val="0083606A"/>
    <w:rsid w:val="00837746"/>
    <w:rsid w:val="00841278"/>
    <w:rsid w:val="00843AB1"/>
    <w:rsid w:val="0085006C"/>
    <w:rsid w:val="008527E1"/>
    <w:rsid w:val="00853A6C"/>
    <w:rsid w:val="00854FA6"/>
    <w:rsid w:val="0085509C"/>
    <w:rsid w:val="00857D50"/>
    <w:rsid w:val="00866453"/>
    <w:rsid w:val="00867C40"/>
    <w:rsid w:val="00871A3C"/>
    <w:rsid w:val="00872AE8"/>
    <w:rsid w:val="008810A9"/>
    <w:rsid w:val="00882E77"/>
    <w:rsid w:val="00884024"/>
    <w:rsid w:val="00886148"/>
    <w:rsid w:val="00886631"/>
    <w:rsid w:val="008870B5"/>
    <w:rsid w:val="00887702"/>
    <w:rsid w:val="00891513"/>
    <w:rsid w:val="0089293C"/>
    <w:rsid w:val="00896042"/>
    <w:rsid w:val="008A0C0D"/>
    <w:rsid w:val="008A139E"/>
    <w:rsid w:val="008A2642"/>
    <w:rsid w:val="008B134F"/>
    <w:rsid w:val="008B4FEB"/>
    <w:rsid w:val="008B54BB"/>
    <w:rsid w:val="008B5E8D"/>
    <w:rsid w:val="008B6651"/>
    <w:rsid w:val="008C5474"/>
    <w:rsid w:val="008D087D"/>
    <w:rsid w:val="008D115F"/>
    <w:rsid w:val="008D3B50"/>
    <w:rsid w:val="008E2B26"/>
    <w:rsid w:val="008E3D20"/>
    <w:rsid w:val="008E4801"/>
    <w:rsid w:val="008E580F"/>
    <w:rsid w:val="008E6CA4"/>
    <w:rsid w:val="008F12B1"/>
    <w:rsid w:val="008F248D"/>
    <w:rsid w:val="008F672A"/>
    <w:rsid w:val="008F68A7"/>
    <w:rsid w:val="00905F5A"/>
    <w:rsid w:val="00905F74"/>
    <w:rsid w:val="00912650"/>
    <w:rsid w:val="009138DD"/>
    <w:rsid w:val="00916536"/>
    <w:rsid w:val="0091797A"/>
    <w:rsid w:val="009263D8"/>
    <w:rsid w:val="00927038"/>
    <w:rsid w:val="00927F1B"/>
    <w:rsid w:val="00930A06"/>
    <w:rsid w:val="00933E58"/>
    <w:rsid w:val="00934073"/>
    <w:rsid w:val="0093740F"/>
    <w:rsid w:val="0094296F"/>
    <w:rsid w:val="0094798A"/>
    <w:rsid w:val="00947CC1"/>
    <w:rsid w:val="00947EDF"/>
    <w:rsid w:val="00951910"/>
    <w:rsid w:val="00955A1A"/>
    <w:rsid w:val="00957E72"/>
    <w:rsid w:val="009602C1"/>
    <w:rsid w:val="00961072"/>
    <w:rsid w:val="00967488"/>
    <w:rsid w:val="00972AA9"/>
    <w:rsid w:val="00975736"/>
    <w:rsid w:val="009765C8"/>
    <w:rsid w:val="00983A8E"/>
    <w:rsid w:val="00984A70"/>
    <w:rsid w:val="00984B7C"/>
    <w:rsid w:val="00984ED7"/>
    <w:rsid w:val="00985577"/>
    <w:rsid w:val="00986EAF"/>
    <w:rsid w:val="00986EB0"/>
    <w:rsid w:val="009903F8"/>
    <w:rsid w:val="00993B25"/>
    <w:rsid w:val="00996C06"/>
    <w:rsid w:val="009A3E7C"/>
    <w:rsid w:val="009B448E"/>
    <w:rsid w:val="009B49F1"/>
    <w:rsid w:val="009B560A"/>
    <w:rsid w:val="009B6833"/>
    <w:rsid w:val="009B75CB"/>
    <w:rsid w:val="009C13B3"/>
    <w:rsid w:val="009D05B1"/>
    <w:rsid w:val="009D18D4"/>
    <w:rsid w:val="009D2716"/>
    <w:rsid w:val="009D29B2"/>
    <w:rsid w:val="009D2AB1"/>
    <w:rsid w:val="009D2FA7"/>
    <w:rsid w:val="009D466E"/>
    <w:rsid w:val="009D6E67"/>
    <w:rsid w:val="009E0893"/>
    <w:rsid w:val="009E4169"/>
    <w:rsid w:val="009E60E8"/>
    <w:rsid w:val="009E665A"/>
    <w:rsid w:val="009F667E"/>
    <w:rsid w:val="009F721E"/>
    <w:rsid w:val="00A017D6"/>
    <w:rsid w:val="00A05A48"/>
    <w:rsid w:val="00A065E8"/>
    <w:rsid w:val="00A11172"/>
    <w:rsid w:val="00A1284F"/>
    <w:rsid w:val="00A228CB"/>
    <w:rsid w:val="00A25457"/>
    <w:rsid w:val="00A324A1"/>
    <w:rsid w:val="00A3588B"/>
    <w:rsid w:val="00A35954"/>
    <w:rsid w:val="00A35DBB"/>
    <w:rsid w:val="00A42516"/>
    <w:rsid w:val="00A51A32"/>
    <w:rsid w:val="00A52D90"/>
    <w:rsid w:val="00A53406"/>
    <w:rsid w:val="00A544B2"/>
    <w:rsid w:val="00A57057"/>
    <w:rsid w:val="00A6246C"/>
    <w:rsid w:val="00A62E30"/>
    <w:rsid w:val="00A63C65"/>
    <w:rsid w:val="00A67FD5"/>
    <w:rsid w:val="00A7271B"/>
    <w:rsid w:val="00A72AF1"/>
    <w:rsid w:val="00A72C67"/>
    <w:rsid w:val="00A732F8"/>
    <w:rsid w:val="00A74DC5"/>
    <w:rsid w:val="00A775B5"/>
    <w:rsid w:val="00A80D80"/>
    <w:rsid w:val="00A8131D"/>
    <w:rsid w:val="00A823D2"/>
    <w:rsid w:val="00A82D3D"/>
    <w:rsid w:val="00A8515E"/>
    <w:rsid w:val="00A93F4B"/>
    <w:rsid w:val="00A94786"/>
    <w:rsid w:val="00A96EBB"/>
    <w:rsid w:val="00A97EB4"/>
    <w:rsid w:val="00AA18E5"/>
    <w:rsid w:val="00AA3733"/>
    <w:rsid w:val="00AA59C1"/>
    <w:rsid w:val="00AB34F8"/>
    <w:rsid w:val="00AB6AE5"/>
    <w:rsid w:val="00AB7541"/>
    <w:rsid w:val="00AC13B3"/>
    <w:rsid w:val="00AC36EE"/>
    <w:rsid w:val="00AC3E5F"/>
    <w:rsid w:val="00AC755A"/>
    <w:rsid w:val="00AD11F1"/>
    <w:rsid w:val="00AD6EAE"/>
    <w:rsid w:val="00AD7B0F"/>
    <w:rsid w:val="00AE16C8"/>
    <w:rsid w:val="00AE1C50"/>
    <w:rsid w:val="00AE1D08"/>
    <w:rsid w:val="00AE3ED2"/>
    <w:rsid w:val="00AE4788"/>
    <w:rsid w:val="00AE6E9C"/>
    <w:rsid w:val="00AF1C25"/>
    <w:rsid w:val="00AF6E68"/>
    <w:rsid w:val="00B04D2E"/>
    <w:rsid w:val="00B0528F"/>
    <w:rsid w:val="00B11A07"/>
    <w:rsid w:val="00B11EAC"/>
    <w:rsid w:val="00B121E7"/>
    <w:rsid w:val="00B1577A"/>
    <w:rsid w:val="00B20EB7"/>
    <w:rsid w:val="00B23FA1"/>
    <w:rsid w:val="00B3230F"/>
    <w:rsid w:val="00B33558"/>
    <w:rsid w:val="00B34E80"/>
    <w:rsid w:val="00B35C76"/>
    <w:rsid w:val="00B37074"/>
    <w:rsid w:val="00B435E5"/>
    <w:rsid w:val="00B43F5A"/>
    <w:rsid w:val="00B447AE"/>
    <w:rsid w:val="00B4719C"/>
    <w:rsid w:val="00B4762F"/>
    <w:rsid w:val="00B47CED"/>
    <w:rsid w:val="00B50B24"/>
    <w:rsid w:val="00B50C7D"/>
    <w:rsid w:val="00B50D28"/>
    <w:rsid w:val="00B52214"/>
    <w:rsid w:val="00B612DA"/>
    <w:rsid w:val="00B6355E"/>
    <w:rsid w:val="00B643B5"/>
    <w:rsid w:val="00B658A9"/>
    <w:rsid w:val="00B7019A"/>
    <w:rsid w:val="00B748E4"/>
    <w:rsid w:val="00B80E99"/>
    <w:rsid w:val="00B82497"/>
    <w:rsid w:val="00B83F0F"/>
    <w:rsid w:val="00B8680A"/>
    <w:rsid w:val="00B93084"/>
    <w:rsid w:val="00B9565F"/>
    <w:rsid w:val="00B95E87"/>
    <w:rsid w:val="00B96329"/>
    <w:rsid w:val="00BA24B5"/>
    <w:rsid w:val="00BA52D3"/>
    <w:rsid w:val="00BA620E"/>
    <w:rsid w:val="00BA74A5"/>
    <w:rsid w:val="00BA775F"/>
    <w:rsid w:val="00BB3F6D"/>
    <w:rsid w:val="00BB4430"/>
    <w:rsid w:val="00BB541B"/>
    <w:rsid w:val="00BB5EAE"/>
    <w:rsid w:val="00BC2019"/>
    <w:rsid w:val="00BC23D3"/>
    <w:rsid w:val="00BD208E"/>
    <w:rsid w:val="00BD20FD"/>
    <w:rsid w:val="00BD43EF"/>
    <w:rsid w:val="00BD6987"/>
    <w:rsid w:val="00BD79FE"/>
    <w:rsid w:val="00BE0DC0"/>
    <w:rsid w:val="00BF1FFA"/>
    <w:rsid w:val="00BF2027"/>
    <w:rsid w:val="00BF293D"/>
    <w:rsid w:val="00BF3A9F"/>
    <w:rsid w:val="00C02E8B"/>
    <w:rsid w:val="00C045BA"/>
    <w:rsid w:val="00C06C25"/>
    <w:rsid w:val="00C126A9"/>
    <w:rsid w:val="00C134B8"/>
    <w:rsid w:val="00C16E19"/>
    <w:rsid w:val="00C17FED"/>
    <w:rsid w:val="00C201FC"/>
    <w:rsid w:val="00C2759F"/>
    <w:rsid w:val="00C31A78"/>
    <w:rsid w:val="00C35334"/>
    <w:rsid w:val="00C35CD8"/>
    <w:rsid w:val="00C426B3"/>
    <w:rsid w:val="00C438B1"/>
    <w:rsid w:val="00C4527B"/>
    <w:rsid w:val="00C46467"/>
    <w:rsid w:val="00C47868"/>
    <w:rsid w:val="00C54430"/>
    <w:rsid w:val="00C5597E"/>
    <w:rsid w:val="00C614CC"/>
    <w:rsid w:val="00C61A6F"/>
    <w:rsid w:val="00C61BBF"/>
    <w:rsid w:val="00C629A3"/>
    <w:rsid w:val="00C63C28"/>
    <w:rsid w:val="00C63C7E"/>
    <w:rsid w:val="00C63CBD"/>
    <w:rsid w:val="00C678A7"/>
    <w:rsid w:val="00C75C98"/>
    <w:rsid w:val="00C800A0"/>
    <w:rsid w:val="00C82A0A"/>
    <w:rsid w:val="00C82DD1"/>
    <w:rsid w:val="00C82E6F"/>
    <w:rsid w:val="00C8315D"/>
    <w:rsid w:val="00C8380C"/>
    <w:rsid w:val="00C83ECD"/>
    <w:rsid w:val="00C84C7F"/>
    <w:rsid w:val="00C92446"/>
    <w:rsid w:val="00C959B6"/>
    <w:rsid w:val="00C960AA"/>
    <w:rsid w:val="00C96CC0"/>
    <w:rsid w:val="00CA1D78"/>
    <w:rsid w:val="00CA4D38"/>
    <w:rsid w:val="00CA7097"/>
    <w:rsid w:val="00CB0646"/>
    <w:rsid w:val="00CB2223"/>
    <w:rsid w:val="00CB2ED7"/>
    <w:rsid w:val="00CB4D3F"/>
    <w:rsid w:val="00CC3D97"/>
    <w:rsid w:val="00CC7E06"/>
    <w:rsid w:val="00CD2350"/>
    <w:rsid w:val="00CD2D90"/>
    <w:rsid w:val="00CD30ED"/>
    <w:rsid w:val="00CD740D"/>
    <w:rsid w:val="00CE24D7"/>
    <w:rsid w:val="00CE6B9A"/>
    <w:rsid w:val="00CE6BCC"/>
    <w:rsid w:val="00CE7C5F"/>
    <w:rsid w:val="00CF0D28"/>
    <w:rsid w:val="00CF225F"/>
    <w:rsid w:val="00CF5D0A"/>
    <w:rsid w:val="00CF7CB3"/>
    <w:rsid w:val="00D01680"/>
    <w:rsid w:val="00D057F3"/>
    <w:rsid w:val="00D12493"/>
    <w:rsid w:val="00D129B6"/>
    <w:rsid w:val="00D14350"/>
    <w:rsid w:val="00D15426"/>
    <w:rsid w:val="00D2233D"/>
    <w:rsid w:val="00D23EF8"/>
    <w:rsid w:val="00D257F6"/>
    <w:rsid w:val="00D265E9"/>
    <w:rsid w:val="00D30268"/>
    <w:rsid w:val="00D411B2"/>
    <w:rsid w:val="00D42D59"/>
    <w:rsid w:val="00D4361B"/>
    <w:rsid w:val="00D44255"/>
    <w:rsid w:val="00D46514"/>
    <w:rsid w:val="00D50CAB"/>
    <w:rsid w:val="00D51B62"/>
    <w:rsid w:val="00D52A53"/>
    <w:rsid w:val="00D56191"/>
    <w:rsid w:val="00D56AF7"/>
    <w:rsid w:val="00D614B2"/>
    <w:rsid w:val="00D6605B"/>
    <w:rsid w:val="00D66123"/>
    <w:rsid w:val="00D672EA"/>
    <w:rsid w:val="00D727AB"/>
    <w:rsid w:val="00D74CCF"/>
    <w:rsid w:val="00D76E93"/>
    <w:rsid w:val="00D90D0D"/>
    <w:rsid w:val="00D9173A"/>
    <w:rsid w:val="00D93922"/>
    <w:rsid w:val="00D9651E"/>
    <w:rsid w:val="00DA286C"/>
    <w:rsid w:val="00DA5752"/>
    <w:rsid w:val="00DA60B1"/>
    <w:rsid w:val="00DA74C2"/>
    <w:rsid w:val="00DC594E"/>
    <w:rsid w:val="00DC5B37"/>
    <w:rsid w:val="00DC7160"/>
    <w:rsid w:val="00DD00AF"/>
    <w:rsid w:val="00DD0B36"/>
    <w:rsid w:val="00DD3E3E"/>
    <w:rsid w:val="00DD4B1A"/>
    <w:rsid w:val="00DD4B3A"/>
    <w:rsid w:val="00DD508D"/>
    <w:rsid w:val="00DD5320"/>
    <w:rsid w:val="00DD58DD"/>
    <w:rsid w:val="00DE01BC"/>
    <w:rsid w:val="00DE33BC"/>
    <w:rsid w:val="00DE5AC4"/>
    <w:rsid w:val="00DF6373"/>
    <w:rsid w:val="00DF6DB2"/>
    <w:rsid w:val="00DF7DCA"/>
    <w:rsid w:val="00E0154A"/>
    <w:rsid w:val="00E01655"/>
    <w:rsid w:val="00E037A5"/>
    <w:rsid w:val="00E05873"/>
    <w:rsid w:val="00E058B8"/>
    <w:rsid w:val="00E10FE9"/>
    <w:rsid w:val="00E1296C"/>
    <w:rsid w:val="00E129CC"/>
    <w:rsid w:val="00E12AC4"/>
    <w:rsid w:val="00E17EFC"/>
    <w:rsid w:val="00E248A9"/>
    <w:rsid w:val="00E24A9A"/>
    <w:rsid w:val="00E24C7F"/>
    <w:rsid w:val="00E27F91"/>
    <w:rsid w:val="00E3300A"/>
    <w:rsid w:val="00E34DF2"/>
    <w:rsid w:val="00E35859"/>
    <w:rsid w:val="00E359FC"/>
    <w:rsid w:val="00E45992"/>
    <w:rsid w:val="00E46B53"/>
    <w:rsid w:val="00E520E7"/>
    <w:rsid w:val="00E52FEE"/>
    <w:rsid w:val="00E557A5"/>
    <w:rsid w:val="00E566DE"/>
    <w:rsid w:val="00E56F5C"/>
    <w:rsid w:val="00E61A8F"/>
    <w:rsid w:val="00E62334"/>
    <w:rsid w:val="00E62FF7"/>
    <w:rsid w:val="00E654A4"/>
    <w:rsid w:val="00E6789A"/>
    <w:rsid w:val="00E67E2D"/>
    <w:rsid w:val="00E67F85"/>
    <w:rsid w:val="00E706C2"/>
    <w:rsid w:val="00E71529"/>
    <w:rsid w:val="00E757A5"/>
    <w:rsid w:val="00E7582A"/>
    <w:rsid w:val="00E76D9E"/>
    <w:rsid w:val="00E76E77"/>
    <w:rsid w:val="00E76FFB"/>
    <w:rsid w:val="00E80616"/>
    <w:rsid w:val="00E838E4"/>
    <w:rsid w:val="00E84ADC"/>
    <w:rsid w:val="00E84D2B"/>
    <w:rsid w:val="00E90649"/>
    <w:rsid w:val="00E91BAD"/>
    <w:rsid w:val="00E9279E"/>
    <w:rsid w:val="00E94352"/>
    <w:rsid w:val="00E94860"/>
    <w:rsid w:val="00E954C0"/>
    <w:rsid w:val="00EA325D"/>
    <w:rsid w:val="00EA6B53"/>
    <w:rsid w:val="00EB2A3D"/>
    <w:rsid w:val="00EC5DDA"/>
    <w:rsid w:val="00EC7663"/>
    <w:rsid w:val="00ED1E1C"/>
    <w:rsid w:val="00ED1F7B"/>
    <w:rsid w:val="00EE2D09"/>
    <w:rsid w:val="00EE2E84"/>
    <w:rsid w:val="00EE3659"/>
    <w:rsid w:val="00EE4C4E"/>
    <w:rsid w:val="00EE5926"/>
    <w:rsid w:val="00EE7A73"/>
    <w:rsid w:val="00EF5C0D"/>
    <w:rsid w:val="00F00149"/>
    <w:rsid w:val="00F03C35"/>
    <w:rsid w:val="00F05641"/>
    <w:rsid w:val="00F07E00"/>
    <w:rsid w:val="00F15FFB"/>
    <w:rsid w:val="00F164BD"/>
    <w:rsid w:val="00F20E0D"/>
    <w:rsid w:val="00F21DFE"/>
    <w:rsid w:val="00F224DC"/>
    <w:rsid w:val="00F23778"/>
    <w:rsid w:val="00F237C7"/>
    <w:rsid w:val="00F23BDC"/>
    <w:rsid w:val="00F25B11"/>
    <w:rsid w:val="00F25E34"/>
    <w:rsid w:val="00F37981"/>
    <w:rsid w:val="00F41247"/>
    <w:rsid w:val="00F426E6"/>
    <w:rsid w:val="00F43DC8"/>
    <w:rsid w:val="00F4677D"/>
    <w:rsid w:val="00F46E4A"/>
    <w:rsid w:val="00F52EA9"/>
    <w:rsid w:val="00F534E7"/>
    <w:rsid w:val="00F55A95"/>
    <w:rsid w:val="00F561A1"/>
    <w:rsid w:val="00F563AE"/>
    <w:rsid w:val="00F61879"/>
    <w:rsid w:val="00F627EC"/>
    <w:rsid w:val="00F62D50"/>
    <w:rsid w:val="00F63D58"/>
    <w:rsid w:val="00F6464C"/>
    <w:rsid w:val="00F66627"/>
    <w:rsid w:val="00F67099"/>
    <w:rsid w:val="00F67373"/>
    <w:rsid w:val="00F724D2"/>
    <w:rsid w:val="00F75CB3"/>
    <w:rsid w:val="00F764F7"/>
    <w:rsid w:val="00F76738"/>
    <w:rsid w:val="00F80333"/>
    <w:rsid w:val="00F825A0"/>
    <w:rsid w:val="00F8381B"/>
    <w:rsid w:val="00F84027"/>
    <w:rsid w:val="00F9046B"/>
    <w:rsid w:val="00F909B7"/>
    <w:rsid w:val="00F95178"/>
    <w:rsid w:val="00FA06C1"/>
    <w:rsid w:val="00FA481E"/>
    <w:rsid w:val="00FA4AC7"/>
    <w:rsid w:val="00FA5813"/>
    <w:rsid w:val="00FA7263"/>
    <w:rsid w:val="00FB0CB6"/>
    <w:rsid w:val="00FB1709"/>
    <w:rsid w:val="00FB4E4E"/>
    <w:rsid w:val="00FB54ED"/>
    <w:rsid w:val="00FC2D37"/>
    <w:rsid w:val="00FC54E1"/>
    <w:rsid w:val="00FC72F0"/>
    <w:rsid w:val="00FD2720"/>
    <w:rsid w:val="00FD435A"/>
    <w:rsid w:val="00FD7C54"/>
    <w:rsid w:val="00FE6DE5"/>
    <w:rsid w:val="00FF04E7"/>
    <w:rsid w:val="00FF0C8C"/>
    <w:rsid w:val="00FF1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886399"/>
  <w15:chartTrackingRefBased/>
  <w15:docId w15:val="{0817D898-B40B-4040-86AD-68B6C2A03A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CFF body"/>
    <w:qFormat/>
    <w:rsid w:val="003B4BD5"/>
    <w:pPr>
      <w:spacing w:after="225"/>
      <w:jc w:val="both"/>
    </w:pPr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Ttulo1">
    <w:name w:val="heading 1"/>
    <w:aliases w:val="CFF heading white"/>
    <w:next w:val="Normal"/>
    <w:link w:val="Ttulo1Car"/>
    <w:uiPriority w:val="9"/>
    <w:qFormat/>
    <w:rsid w:val="00753A1B"/>
    <w:pPr>
      <w:outlineLvl w:val="0"/>
    </w:pPr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paragraph" w:styleId="Ttulo2">
    <w:name w:val="heading 2"/>
    <w:aliases w:val="CFF subheading white"/>
    <w:basedOn w:val="Normal"/>
    <w:next w:val="Normal"/>
    <w:link w:val="Ttulo2Car"/>
    <w:uiPriority w:val="9"/>
    <w:unhideWhenUsed/>
    <w:qFormat/>
    <w:rsid w:val="00AE4788"/>
    <w:pPr>
      <w:jc w:val="left"/>
      <w:outlineLvl w:val="1"/>
    </w:pPr>
    <w:rPr>
      <w:rFonts w:ascii="Barlow Condensed Medium" w:hAnsi="Barlow Condensed Medium"/>
      <w:color w:val="FFFFFF" w:themeColor="background1"/>
      <w:sz w:val="36"/>
      <w:szCs w:val="36"/>
    </w:rPr>
  </w:style>
  <w:style w:type="paragraph" w:styleId="Ttulo3">
    <w:name w:val="heading 3"/>
    <w:aliases w:val="CFF subheading"/>
    <w:basedOn w:val="Normal"/>
    <w:next w:val="Normal"/>
    <w:link w:val="Ttulo3Car"/>
    <w:uiPriority w:val="9"/>
    <w:unhideWhenUsed/>
    <w:qFormat/>
    <w:rsid w:val="00AE4788"/>
    <w:pPr>
      <w:jc w:val="left"/>
      <w:outlineLvl w:val="2"/>
    </w:pPr>
    <w:rPr>
      <w:rFonts w:ascii="Barlow Condensed Medium" w:hAnsi="Barlow Condensed Medium"/>
      <w:sz w:val="36"/>
      <w:szCs w:val="3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rsid w:val="00023E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FFtextbodyheading">
    <w:name w:val="CFF text body heading"/>
    <w:basedOn w:val="Normal"/>
    <w:uiPriority w:val="99"/>
    <w:rsid w:val="00421E9E"/>
    <w:pPr>
      <w:autoSpaceDE w:val="0"/>
      <w:autoSpaceDN w:val="0"/>
      <w:adjustRightInd w:val="0"/>
      <w:spacing w:after="283" w:line="288" w:lineRule="auto"/>
      <w:textAlignment w:val="center"/>
    </w:pPr>
    <w:rPr>
      <w:rFonts w:ascii="Barlow Condensed Medium" w:hAnsi="Barlow Condensed Medium" w:cs="Barlow Condensed Medium"/>
      <w:sz w:val="37"/>
      <w:szCs w:val="37"/>
    </w:rPr>
  </w:style>
  <w:style w:type="paragraph" w:customStyle="1" w:styleId="CFFbodytext">
    <w:name w:val="CFF body text"/>
    <w:basedOn w:val="Normal"/>
    <w:uiPriority w:val="99"/>
    <w:rsid w:val="00421E9E"/>
    <w:pPr>
      <w:suppressAutoHyphens/>
      <w:autoSpaceDE w:val="0"/>
      <w:autoSpaceDN w:val="0"/>
      <w:adjustRightInd w:val="0"/>
      <w:spacing w:after="227" w:line="280" w:lineRule="atLeast"/>
      <w:textAlignment w:val="center"/>
    </w:pPr>
    <w:rPr>
      <w:rFonts w:cs="Barlow"/>
    </w:rPr>
  </w:style>
  <w:style w:type="paragraph" w:styleId="Encabezado">
    <w:name w:val="header"/>
    <w:basedOn w:val="Normal"/>
    <w:link w:val="Encabezado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66C2E"/>
  </w:style>
  <w:style w:type="paragraph" w:styleId="Piedepgina">
    <w:name w:val="footer"/>
    <w:basedOn w:val="Normal"/>
    <w:link w:val="Piedepgina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66C2E"/>
  </w:style>
  <w:style w:type="character" w:styleId="Nmerodepgina">
    <w:name w:val="page number"/>
    <w:basedOn w:val="Fuentedeprrafopredeter"/>
    <w:uiPriority w:val="99"/>
    <w:semiHidden/>
    <w:unhideWhenUsed/>
    <w:rsid w:val="008870B5"/>
  </w:style>
  <w:style w:type="paragraph" w:styleId="NormalWeb">
    <w:name w:val="Normal (Web)"/>
    <w:basedOn w:val="Normal"/>
    <w:uiPriority w:val="99"/>
    <w:unhideWhenUsed/>
    <w:rsid w:val="00C35334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customStyle="1" w:styleId="CFFpullout">
    <w:name w:val="CFF pull out"/>
    <w:basedOn w:val="Normal"/>
    <w:uiPriority w:val="99"/>
    <w:rsid w:val="00C35334"/>
    <w:pPr>
      <w:autoSpaceDE w:val="0"/>
      <w:autoSpaceDN w:val="0"/>
      <w:adjustRightInd w:val="0"/>
      <w:spacing w:line="288" w:lineRule="auto"/>
      <w:textAlignment w:val="center"/>
    </w:pPr>
    <w:rPr>
      <w:rFonts w:ascii="Barlow Condensed Medium" w:hAnsi="Barlow Condensed Medium" w:cs="Barlow Condensed Medium"/>
      <w:color w:val="004F78"/>
      <w:spacing w:val="-4"/>
      <w:sz w:val="37"/>
      <w:szCs w:val="37"/>
    </w:rPr>
  </w:style>
  <w:style w:type="character" w:customStyle="1" w:styleId="Ttulo1Car">
    <w:name w:val="Título 1 Car"/>
    <w:aliases w:val="CFF heading white Car"/>
    <w:basedOn w:val="Fuentedeprrafopredeter"/>
    <w:link w:val="Ttulo1"/>
    <w:uiPriority w:val="9"/>
    <w:rsid w:val="00753A1B"/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character" w:customStyle="1" w:styleId="Ttulo2Car">
    <w:name w:val="Título 2 Car"/>
    <w:aliases w:val="CFF subheading white Car"/>
    <w:basedOn w:val="Fuentedeprrafopredeter"/>
    <w:link w:val="Ttulo2"/>
    <w:uiPriority w:val="9"/>
    <w:rsid w:val="00AE4788"/>
    <w:rPr>
      <w:rFonts w:ascii="Barlow Condensed Medium" w:eastAsia="Times New Roman" w:hAnsi="Barlow Condensed Medium" w:cs="Open Sans"/>
      <w:color w:val="FFFFFF" w:themeColor="background1"/>
      <w:sz w:val="36"/>
      <w:szCs w:val="36"/>
      <w:lang w:eastAsia="en-GB"/>
    </w:rPr>
  </w:style>
  <w:style w:type="character" w:customStyle="1" w:styleId="Ttulo3Car">
    <w:name w:val="Título 3 Car"/>
    <w:aliases w:val="CFF subheading Car"/>
    <w:basedOn w:val="Fuentedeprrafopredeter"/>
    <w:link w:val="Ttulo3"/>
    <w:uiPriority w:val="9"/>
    <w:rsid w:val="00AE4788"/>
    <w:rPr>
      <w:rFonts w:ascii="Barlow Condensed Medium" w:eastAsia="Times New Roman" w:hAnsi="Barlow Condensed Medium" w:cs="Open Sans"/>
      <w:color w:val="000000"/>
      <w:sz w:val="36"/>
      <w:szCs w:val="36"/>
      <w:lang w:eastAsia="en-GB"/>
    </w:rPr>
  </w:style>
  <w:style w:type="paragraph" w:styleId="Cita">
    <w:name w:val="Quote"/>
    <w:aliases w:val="CFF pull-out"/>
    <w:basedOn w:val="Normal"/>
    <w:next w:val="Normal"/>
    <w:link w:val="CitaCar"/>
    <w:uiPriority w:val="29"/>
    <w:qFormat/>
    <w:rsid w:val="00AE4788"/>
    <w:p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Car">
    <w:name w:val="Cita Car"/>
    <w:aliases w:val="CFF pull-out Car"/>
    <w:basedOn w:val="Fuentedeprrafopredeter"/>
    <w:link w:val="Cita"/>
    <w:uiPriority w:val="29"/>
    <w:rsid w:val="00AE4788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paragraph" w:styleId="Ttulo">
    <w:name w:val="Title"/>
    <w:aliases w:val="CFF report title"/>
    <w:basedOn w:val="Cita"/>
    <w:next w:val="Normal"/>
    <w:link w:val="TtuloCar"/>
    <w:uiPriority w:val="10"/>
    <w:qFormat/>
    <w:rsid w:val="00584554"/>
    <w:rPr>
      <w:color w:val="174B68"/>
    </w:rPr>
  </w:style>
  <w:style w:type="character" w:customStyle="1" w:styleId="TtuloCar">
    <w:name w:val="Título Car"/>
    <w:aliases w:val="CFF report title Car"/>
    <w:basedOn w:val="Fuentedeprrafopredeter"/>
    <w:link w:val="Ttulo"/>
    <w:uiPriority w:val="10"/>
    <w:rsid w:val="00584554"/>
    <w:rPr>
      <w:rFonts w:ascii="Barlow Condensed Medium" w:eastAsia="Times New Roman" w:hAnsi="Barlow Condensed Medium" w:cs="Open Sans"/>
      <w:color w:val="174B68"/>
      <w:sz w:val="36"/>
      <w:szCs w:val="36"/>
      <w:lang w:eastAsia="en-GB"/>
    </w:rPr>
  </w:style>
  <w:style w:type="paragraph" w:styleId="Prrafodelista">
    <w:name w:val="List Paragraph"/>
    <w:basedOn w:val="Normal"/>
    <w:uiPriority w:val="34"/>
    <w:rsid w:val="008A2642"/>
    <w:pPr>
      <w:ind w:left="720"/>
      <w:contextualSpacing/>
    </w:pPr>
  </w:style>
  <w:style w:type="paragraph" w:styleId="Citadestacada">
    <w:name w:val="Intense Quote"/>
    <w:aliases w:val="CFF bullet header"/>
    <w:basedOn w:val="Prrafodelista"/>
    <w:next w:val="Normal"/>
    <w:link w:val="CitadestacadaCar"/>
    <w:uiPriority w:val="30"/>
    <w:qFormat/>
    <w:rsid w:val="00A544B2"/>
    <w:pPr>
      <w:numPr>
        <w:numId w:val="7"/>
      </w:num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destacadaCar">
    <w:name w:val="Cita destacada Car"/>
    <w:aliases w:val="CFF bullet header Car"/>
    <w:basedOn w:val="Fuentedeprrafopredeter"/>
    <w:link w:val="Citadestacada"/>
    <w:uiPriority w:val="30"/>
    <w:rsid w:val="00A544B2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character" w:styleId="Referenciasutil">
    <w:name w:val="Subtle Reference"/>
    <w:aliases w:val="CFF bullet body"/>
    <w:uiPriority w:val="31"/>
    <w:qFormat/>
    <w:rsid w:val="00DD3E3E"/>
  </w:style>
  <w:style w:type="table" w:styleId="Tablaconcuadrcula">
    <w:name w:val="Table Grid"/>
    <w:basedOn w:val="Tablanormal"/>
    <w:uiPriority w:val="39"/>
    <w:rsid w:val="00C960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A017D6"/>
    <w:pPr>
      <w:spacing w:after="0"/>
    </w:p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017D6"/>
    <w:rPr>
      <w:rFonts w:ascii="Barlow" w:eastAsia="Times New Roman" w:hAnsi="Barlow" w:cs="Open Sans"/>
      <w:color w:val="000000"/>
      <w:sz w:val="20"/>
      <w:szCs w:val="20"/>
      <w:lang w:eastAsia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A017D6"/>
    <w:rPr>
      <w:vertAlign w:val="superscript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23E60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eastAsia="en-GB"/>
    </w:rPr>
  </w:style>
  <w:style w:type="paragraph" w:styleId="TDC1">
    <w:name w:val="toc 1"/>
    <w:basedOn w:val="Normal"/>
    <w:next w:val="Normal"/>
    <w:autoRedefine/>
    <w:uiPriority w:val="39"/>
    <w:unhideWhenUsed/>
    <w:rsid w:val="00130B4F"/>
    <w:pPr>
      <w:tabs>
        <w:tab w:val="right" w:pos="4661"/>
      </w:tabs>
      <w:spacing w:before="240" w:after="120"/>
      <w:jc w:val="left"/>
    </w:pPr>
    <w:rPr>
      <w:rFonts w:cstheme="minorHAnsi"/>
      <w:b/>
      <w:bCs/>
      <w:noProof/>
      <w:color w:val="129E47"/>
    </w:rPr>
  </w:style>
  <w:style w:type="paragraph" w:styleId="TDC2">
    <w:name w:val="toc 2"/>
    <w:basedOn w:val="TDC3"/>
    <w:next w:val="Normal"/>
    <w:autoRedefine/>
    <w:uiPriority w:val="39"/>
    <w:unhideWhenUsed/>
    <w:rsid w:val="007700DF"/>
    <w:pPr>
      <w:tabs>
        <w:tab w:val="right" w:pos="4661"/>
      </w:tabs>
    </w:pPr>
    <w:rPr>
      <w:rFonts w:ascii="Barlow" w:hAnsi="Barlow"/>
      <w:noProof/>
    </w:rPr>
  </w:style>
  <w:style w:type="paragraph" w:styleId="TDC3">
    <w:name w:val="toc 3"/>
    <w:basedOn w:val="Normal"/>
    <w:next w:val="Normal"/>
    <w:autoRedefine/>
    <w:uiPriority w:val="39"/>
    <w:unhideWhenUsed/>
    <w:rsid w:val="00023E60"/>
    <w:pPr>
      <w:spacing w:after="0"/>
      <w:ind w:left="400"/>
      <w:jc w:val="left"/>
    </w:pPr>
    <w:rPr>
      <w:rFonts w:asciiTheme="minorHAnsi" w:hAnsiTheme="minorHAnsi" w:cstheme="minorHAnsi"/>
    </w:rPr>
  </w:style>
  <w:style w:type="paragraph" w:styleId="TDC4">
    <w:name w:val="toc 4"/>
    <w:basedOn w:val="Normal"/>
    <w:next w:val="Normal"/>
    <w:autoRedefine/>
    <w:uiPriority w:val="39"/>
    <w:unhideWhenUsed/>
    <w:rsid w:val="00023E60"/>
    <w:pPr>
      <w:spacing w:after="0"/>
      <w:ind w:left="600"/>
      <w:jc w:val="left"/>
    </w:pPr>
    <w:rPr>
      <w:rFonts w:asciiTheme="minorHAnsi" w:hAnsiTheme="minorHAnsi" w:cstheme="minorHAnsi"/>
    </w:rPr>
  </w:style>
  <w:style w:type="paragraph" w:styleId="TDC5">
    <w:name w:val="toc 5"/>
    <w:basedOn w:val="Normal"/>
    <w:next w:val="Normal"/>
    <w:autoRedefine/>
    <w:uiPriority w:val="39"/>
    <w:unhideWhenUsed/>
    <w:rsid w:val="00023E60"/>
    <w:pPr>
      <w:spacing w:after="0"/>
      <w:ind w:left="800"/>
      <w:jc w:val="left"/>
    </w:pPr>
    <w:rPr>
      <w:rFonts w:asciiTheme="minorHAnsi" w:hAnsiTheme="minorHAnsi" w:cstheme="minorHAnsi"/>
    </w:rPr>
  </w:style>
  <w:style w:type="paragraph" w:styleId="TDC6">
    <w:name w:val="toc 6"/>
    <w:basedOn w:val="Normal"/>
    <w:next w:val="Normal"/>
    <w:autoRedefine/>
    <w:uiPriority w:val="39"/>
    <w:unhideWhenUsed/>
    <w:rsid w:val="00023E60"/>
    <w:pPr>
      <w:spacing w:after="0"/>
      <w:ind w:left="1000"/>
      <w:jc w:val="left"/>
    </w:pPr>
    <w:rPr>
      <w:rFonts w:asciiTheme="minorHAnsi" w:hAnsiTheme="minorHAnsi" w:cstheme="minorHAnsi"/>
    </w:rPr>
  </w:style>
  <w:style w:type="paragraph" w:styleId="TDC7">
    <w:name w:val="toc 7"/>
    <w:basedOn w:val="Normal"/>
    <w:next w:val="Normal"/>
    <w:autoRedefine/>
    <w:uiPriority w:val="39"/>
    <w:unhideWhenUsed/>
    <w:rsid w:val="00023E60"/>
    <w:pPr>
      <w:spacing w:after="0"/>
      <w:ind w:left="1200"/>
      <w:jc w:val="left"/>
    </w:pPr>
    <w:rPr>
      <w:rFonts w:asciiTheme="minorHAnsi" w:hAnsiTheme="minorHAnsi" w:cstheme="minorHAnsi"/>
    </w:rPr>
  </w:style>
  <w:style w:type="paragraph" w:styleId="TDC8">
    <w:name w:val="toc 8"/>
    <w:basedOn w:val="Normal"/>
    <w:next w:val="Normal"/>
    <w:autoRedefine/>
    <w:uiPriority w:val="39"/>
    <w:unhideWhenUsed/>
    <w:rsid w:val="00023E60"/>
    <w:pPr>
      <w:spacing w:after="0"/>
      <w:ind w:left="1400"/>
      <w:jc w:val="left"/>
    </w:pPr>
    <w:rPr>
      <w:rFonts w:asciiTheme="minorHAnsi" w:hAnsiTheme="minorHAnsi" w:cstheme="minorHAnsi"/>
    </w:rPr>
  </w:style>
  <w:style w:type="paragraph" w:styleId="TDC9">
    <w:name w:val="toc 9"/>
    <w:basedOn w:val="Normal"/>
    <w:next w:val="Normal"/>
    <w:autoRedefine/>
    <w:uiPriority w:val="39"/>
    <w:unhideWhenUsed/>
    <w:rsid w:val="00023E60"/>
    <w:pPr>
      <w:spacing w:after="0"/>
      <w:ind w:left="1600"/>
      <w:jc w:val="left"/>
    </w:pPr>
    <w:rPr>
      <w:rFonts w:asciiTheme="minorHAnsi" w:hAnsiTheme="minorHAnsi" w:cstheme="minorHAnsi"/>
    </w:rPr>
  </w:style>
  <w:style w:type="paragraph" w:customStyle="1" w:styleId="CFFcaptiontext">
    <w:name w:val="CFF caption text"/>
    <w:basedOn w:val="Normal"/>
    <w:qFormat/>
    <w:rsid w:val="00E17EFC"/>
    <w:rPr>
      <w:bCs/>
      <w:sz w:val="18"/>
      <w:szCs w:val="18"/>
    </w:rPr>
  </w:style>
  <w:style w:type="paragraph" w:styleId="Descripcin">
    <w:name w:val="caption"/>
    <w:basedOn w:val="Normal"/>
    <w:next w:val="Normal"/>
    <w:uiPriority w:val="35"/>
    <w:unhideWhenUsed/>
    <w:qFormat/>
    <w:rsid w:val="004A68A7"/>
    <w:pPr>
      <w:spacing w:after="200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C23D3"/>
    <w:pPr>
      <w:spacing w:after="0"/>
    </w:pPr>
  </w:style>
  <w:style w:type="character" w:styleId="Hipervnculo">
    <w:name w:val="Hyperlink"/>
    <w:basedOn w:val="Fuentedeprrafopredeter"/>
    <w:uiPriority w:val="99"/>
    <w:unhideWhenUsed/>
    <w:rsid w:val="00BC23D3"/>
    <w:rPr>
      <w:color w:val="0563C1" w:themeColor="hyperlink"/>
      <w:u w:val="single"/>
    </w:rPr>
  </w:style>
  <w:style w:type="paragraph" w:customStyle="1" w:styleId="Default">
    <w:name w:val="Default"/>
    <w:rsid w:val="00A775B5"/>
    <w:pPr>
      <w:autoSpaceDE w:val="0"/>
      <w:autoSpaceDN w:val="0"/>
      <w:adjustRightInd w:val="0"/>
    </w:pPr>
    <w:rPr>
      <w:rFonts w:ascii="SMA Futura Global" w:hAnsi="SMA Futura Global" w:cs="SMA Futura Global"/>
      <w:color w:val="000000"/>
      <w:lang w:val="es-CO"/>
    </w:rPr>
  </w:style>
  <w:style w:type="paragraph" w:customStyle="1" w:styleId="Pa9">
    <w:name w:val="Pa9"/>
    <w:basedOn w:val="Default"/>
    <w:next w:val="Default"/>
    <w:uiPriority w:val="99"/>
    <w:rsid w:val="00A775B5"/>
    <w:pPr>
      <w:spacing w:line="151" w:lineRule="atLeast"/>
    </w:pPr>
    <w:rPr>
      <w:rFonts w:cstheme="minorBidi"/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E24C7F"/>
    <w:rPr>
      <w:color w:val="808080"/>
    </w:rPr>
  </w:style>
  <w:style w:type="character" w:styleId="Refdecomentario">
    <w:name w:val="annotation reference"/>
    <w:basedOn w:val="Fuentedeprrafopredeter"/>
    <w:uiPriority w:val="99"/>
    <w:semiHidden/>
    <w:unhideWhenUsed/>
    <w:rsid w:val="00F25B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F25B11"/>
  </w:style>
  <w:style w:type="character" w:customStyle="1" w:styleId="TextocomentarioCar">
    <w:name w:val="Texto comentario Car"/>
    <w:basedOn w:val="Fuentedeprrafopredeter"/>
    <w:link w:val="Textocomentario"/>
    <w:uiPriority w:val="99"/>
    <w:rsid w:val="00F25B11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25B1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25B11"/>
    <w:rPr>
      <w:rFonts w:ascii="Barlow" w:eastAsia="Times New Roman" w:hAnsi="Barlow" w:cs="Open Sans"/>
      <w:b/>
      <w:bCs/>
      <w:color w:val="000000"/>
      <w:sz w:val="20"/>
      <w:szCs w:val="20"/>
      <w:lang w:val="es-CO" w:eastAsia="en-GB"/>
    </w:rPr>
  </w:style>
  <w:style w:type="paragraph" w:styleId="Revisin">
    <w:name w:val="Revision"/>
    <w:hidden/>
    <w:uiPriority w:val="99"/>
    <w:semiHidden/>
    <w:rsid w:val="00051309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character" w:styleId="Mencinsinresolver">
    <w:name w:val="Unresolved Mention"/>
    <w:basedOn w:val="Fuentedeprrafopredeter"/>
    <w:uiPriority w:val="99"/>
    <w:semiHidden/>
    <w:unhideWhenUsed/>
    <w:rsid w:val="001510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8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comments" Target="comments.xml"/><Relationship Id="rId26" Type="http://schemas.openxmlformats.org/officeDocument/2006/relationships/image" Target="media/image8.png"/><Relationship Id="rId39" Type="http://schemas.openxmlformats.org/officeDocument/2006/relationships/image" Target="media/image18.jpg"/><Relationship Id="rId3" Type="http://schemas.openxmlformats.org/officeDocument/2006/relationships/customXml" Target="../customXml/item3.xml"/><Relationship Id="rId21" Type="http://schemas.microsoft.com/office/2018/08/relationships/commentsExtensible" Target="commentsExtensible.xml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1.jpg"/><Relationship Id="rId17" Type="http://schemas.openxmlformats.org/officeDocument/2006/relationships/image" Target="media/image3.png"/><Relationship Id="rId25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microsoft.com/office/2016/09/relationships/commentsIds" Target="commentsIds.xml"/><Relationship Id="rId29" Type="http://schemas.openxmlformats.org/officeDocument/2006/relationships/image" Target="media/image10.jpg"/><Relationship Id="rId4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6.pn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image" Target="media/image5.png"/><Relationship Id="rId28" Type="http://schemas.openxmlformats.org/officeDocument/2006/relationships/hyperlink" Target="https://sinergox.xm.com.co/oferta/_layouts/15/WopiFrame.aspx?sourcedoc=%7B43983ADE-9E9C-47EE-B173-B68B2EBC90FD%7D&amp;file=SoporteCalculoFE_2022_LambdaCorregido.xlsx&amp;action=default" TargetMode="External"/><Relationship Id="rId10" Type="http://schemas.openxmlformats.org/officeDocument/2006/relationships/endnotes" Target="endnotes.xml"/><Relationship Id="rId19" Type="http://schemas.microsoft.com/office/2011/relationships/commentsExtended" Target="commentsExtended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d.docs.live.net/a43c7c38c3f78477/Excenergy/Proyectos/Integration/Solar%20fotovoltaica/Informes/Versio&#769;n%202/20231206%20-%20Informe%20Te&#769;cnico%20SFV%20Secretari&#769;a%20Distrital%20de%20Salud.docx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9.emf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imsek_lau\Desktop\Report%20template%20Word%20V1_One_colum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1D1878DB1335499DDB13F3A4C3009B" ma:contentTypeVersion="19" ma:contentTypeDescription="Crear nuevo documento." ma:contentTypeScope="" ma:versionID="8ff419da10adcf6872e5822c5e5a6f96">
  <xsd:schema xmlns:xsd="http://www.w3.org/2001/XMLSchema" xmlns:xs="http://www.w3.org/2001/XMLSchema" xmlns:p="http://schemas.microsoft.com/office/2006/metadata/properties" xmlns:ns2="388ba771-cdb3-4ab4-b105-079ba08c4720" xmlns:ns3="eabf0ec1-5846-45d3-901d-efa415327165" xmlns:ns4="484c8c59-755d-4516-b8d2-1621b38262b4" targetNamespace="http://schemas.microsoft.com/office/2006/metadata/properties" ma:root="true" ma:fieldsID="a797ab817c55d1bf1347c2087b46e3c9" ns2:_="" ns3:_="" ns4:_="">
    <xsd:import namespace="388ba771-cdb3-4ab4-b105-079ba08c4720"/>
    <xsd:import namespace="eabf0ec1-5846-45d3-901d-efa415327165"/>
    <xsd:import namespace="484c8c59-755d-4516-b8d2-1621b38262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ba771-cdb3-4ab4-b105-079ba08c47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0aed264e-563a-469a-8ebe-271e849ec1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bf0ec1-5846-45d3-901d-efa41532716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4c8c59-755d-4516-b8d2-1621b38262b4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885589fd-bed1-4f41-bda0-46e8ec2024eb}" ma:internalName="TaxCatchAll" ma:showField="CatchAllData" ma:web="eabf0ec1-5846-45d3-901d-efa4153271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388ba771-cdb3-4ab4-b105-079ba08c4720" xsi:nil="true"/>
    <TaxCatchAll xmlns="484c8c59-755d-4516-b8d2-1621b38262b4" xsi:nil="true"/>
    <lcf76f155ced4ddcb4097134ff3c332f xmlns="388ba771-cdb3-4ab4-b105-079ba08c472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FA56DCF-B0CE-4D19-A00C-BEA7BD872E7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53BF8EF-0EC2-4321-8FAD-A94EA7736441}"/>
</file>

<file path=customXml/itemProps3.xml><?xml version="1.0" encoding="utf-8"?>
<ds:datastoreItem xmlns:ds="http://schemas.openxmlformats.org/officeDocument/2006/customXml" ds:itemID="{B3934647-82E7-314E-8628-B68E8EE1BD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FF038DD-5D7E-4966-AAD0-EB91C158B49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C:\Users\simsek_lau\Desktop\Report template Word V1_One_column.dotx</Template>
  <TotalTime>53</TotalTime>
  <Pages>17</Pages>
  <Words>3860</Words>
  <Characters>21236</Characters>
  <Application>Microsoft Office Word</Application>
  <DocSecurity>0</DocSecurity>
  <Lines>176</Lines>
  <Paragraphs>50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25046</CharactersWithSpaces>
  <SharedDoc>false</SharedDoc>
  <HLinks>
    <vt:vector size="222" baseType="variant">
      <vt:variant>
        <vt:i4>1048633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_Toc152597308</vt:lpwstr>
      </vt:variant>
      <vt:variant>
        <vt:i4>1048633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_Toc152597307</vt:lpwstr>
      </vt:variant>
      <vt:variant>
        <vt:i4>1048633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_Toc152597306</vt:lpwstr>
      </vt:variant>
      <vt:variant>
        <vt:i4>12320796</vt:i4>
      </vt:variant>
      <vt:variant>
        <vt:i4>206</vt:i4>
      </vt:variant>
      <vt:variant>
        <vt:i4>0</vt:i4>
      </vt:variant>
      <vt:variant>
        <vt:i4>5</vt:i4>
      </vt:variant>
      <vt:variant>
        <vt:lpwstr>D:\E2\Proyectos\Edificios Secretaría\6. Informe Técnico WTA\1. IT Secretaría Distrital de Salud\Informe Técnico Secretaría Distrital de Salud Corregido.docx</vt:lpwstr>
      </vt:variant>
      <vt:variant>
        <vt:lpwstr>_Toc152597305</vt:lpwstr>
      </vt:variant>
      <vt:variant>
        <vt:i4>1048633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_Toc152597304</vt:lpwstr>
      </vt:variant>
      <vt:variant>
        <vt:i4>12320796</vt:i4>
      </vt:variant>
      <vt:variant>
        <vt:i4>194</vt:i4>
      </vt:variant>
      <vt:variant>
        <vt:i4>0</vt:i4>
      </vt:variant>
      <vt:variant>
        <vt:i4>5</vt:i4>
      </vt:variant>
      <vt:variant>
        <vt:lpwstr>D:\E2\Proyectos\Edificios Secretaría\6. Informe Técnico WTA\1. IT Secretaría Distrital de Salud\Informe Técnico Secretaría Distrital de Salud Corregido.docx</vt:lpwstr>
      </vt:variant>
      <vt:variant>
        <vt:lpwstr>_Toc152597303</vt:lpwstr>
      </vt:variant>
      <vt:variant>
        <vt:i4>1048633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_Toc152597302</vt:lpwstr>
      </vt:variant>
      <vt:variant>
        <vt:i4>1048633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_Toc152597301</vt:lpwstr>
      </vt:variant>
      <vt:variant>
        <vt:i4>1048633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_Toc152597300</vt:lpwstr>
      </vt:variant>
      <vt:variant>
        <vt:i4>1638456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_Toc152597299</vt:lpwstr>
      </vt:variant>
      <vt:variant>
        <vt:i4>1638456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_Toc152597298</vt:lpwstr>
      </vt:variant>
      <vt:variant>
        <vt:i4>1638456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_Toc152597297</vt:lpwstr>
      </vt:variant>
      <vt:variant>
        <vt:i4>1638456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_Toc152597296</vt:lpwstr>
      </vt:variant>
      <vt:variant>
        <vt:i4>1638456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_Toc152597295</vt:lpwstr>
      </vt:variant>
      <vt:variant>
        <vt:i4>11862045</vt:i4>
      </vt:variant>
      <vt:variant>
        <vt:i4>140</vt:i4>
      </vt:variant>
      <vt:variant>
        <vt:i4>0</vt:i4>
      </vt:variant>
      <vt:variant>
        <vt:i4>5</vt:i4>
      </vt:variant>
      <vt:variant>
        <vt:lpwstr>D:\E2\Proyectos\Edificios Secretaría\6. Informe Técnico WTA\1. IT Secretaría Distrital de Salud\Informe Técnico Secretaría Distrital de Salud Corregido.docx</vt:lpwstr>
      </vt:variant>
      <vt:variant>
        <vt:lpwstr>_Toc152597294</vt:lpwstr>
      </vt:variant>
      <vt:variant>
        <vt:i4>1638456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_Toc152597293</vt:lpwstr>
      </vt:variant>
      <vt:variant>
        <vt:i4>1638456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_Toc152597292</vt:lpwstr>
      </vt:variant>
      <vt:variant>
        <vt:i4>1638456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_Toc152597291</vt:lpwstr>
      </vt:variant>
      <vt:variant>
        <vt:i4>1638456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_Toc152597290</vt:lpwstr>
      </vt:variant>
      <vt:variant>
        <vt:i4>1572920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_Toc152597289</vt:lpwstr>
      </vt:variant>
      <vt:variant>
        <vt:i4>1900593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_Toc152771590</vt:lpwstr>
      </vt:variant>
      <vt:variant>
        <vt:i4>1835057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_Toc152771589</vt:lpwstr>
      </vt:variant>
      <vt:variant>
        <vt:i4>1835057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_Toc152771588</vt:lpwstr>
      </vt:variant>
      <vt:variant>
        <vt:i4>1835057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_Toc152771587</vt:lpwstr>
      </vt:variant>
      <vt:variant>
        <vt:i4>1835057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_Toc152771586</vt:lpwstr>
      </vt:variant>
      <vt:variant>
        <vt:i4>1835057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_Toc152771585</vt:lpwstr>
      </vt:variant>
      <vt:variant>
        <vt:i4>1835057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_Toc152771584</vt:lpwstr>
      </vt:variant>
      <vt:variant>
        <vt:i4>1835057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_Toc152771583</vt:lpwstr>
      </vt:variant>
      <vt:variant>
        <vt:i4>1835057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_Toc152771582</vt:lpwstr>
      </vt:variant>
      <vt:variant>
        <vt:i4>1835057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_Toc152771581</vt:lpwstr>
      </vt:variant>
      <vt:variant>
        <vt:i4>1835057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_Toc152771580</vt:lpwstr>
      </vt:variant>
      <vt:variant>
        <vt:i4>1245233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_Toc152771579</vt:lpwstr>
      </vt:variant>
      <vt:variant>
        <vt:i4>1245233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_Toc152771578</vt:lpwstr>
      </vt:variant>
      <vt:variant>
        <vt:i4>1245233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_Toc152771577</vt:lpwstr>
      </vt:variant>
      <vt:variant>
        <vt:i4>1245233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_Toc152771576</vt:lpwstr>
      </vt:variant>
      <vt:variant>
        <vt:i4>1245233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_Toc152771575</vt:lpwstr>
      </vt:variant>
      <vt:variant>
        <vt:i4>1245233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_Toc152771574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giz</dc:creator>
  <cp:keywords/>
  <dc:description/>
  <cp:lastModifiedBy>Andrés Pérez</cp:lastModifiedBy>
  <cp:revision>48</cp:revision>
  <cp:lastPrinted>2022-03-31T21:18:00Z</cp:lastPrinted>
  <dcterms:created xsi:type="dcterms:W3CDTF">2023-12-19T21:17:00Z</dcterms:created>
  <dcterms:modified xsi:type="dcterms:W3CDTF">2024-04-15T16:26:00Z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0x010100B926EAEEA73FED48AEE503F072E19141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</Properties>
</file>